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3E7FE"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7C37C9A5" w14:textId="55729B98" w:rsidR="00C90F1A" w:rsidRPr="0006776E" w:rsidRDefault="008C469B" w:rsidP="00C90F1A">
      <w:r>
        <w:rPr>
          <w:b/>
        </w:rPr>
        <w:t>TO:</w:t>
      </w:r>
      <w:r>
        <w:rPr>
          <w:b/>
        </w:rPr>
        <w:tab/>
      </w:r>
      <w:r>
        <w:rPr>
          <w:b/>
        </w:rPr>
        <w:tab/>
      </w:r>
      <w:r w:rsidR="001737FC">
        <w:t>Kourtnee Jinks</w:t>
      </w:r>
      <w:r w:rsidR="00C90F1A" w:rsidRPr="0006776E">
        <w:t>, Attorney</w:t>
      </w:r>
    </w:p>
    <w:p w14:paraId="033FBEFF" w14:textId="77777777" w:rsidR="00C90F1A" w:rsidRPr="0006776E" w:rsidRDefault="00C90F1A" w:rsidP="00C90F1A">
      <w:pPr>
        <w:ind w:left="1440"/>
      </w:pPr>
      <w:r w:rsidRPr="0006776E">
        <w:t>Legal Division</w:t>
      </w:r>
    </w:p>
    <w:p w14:paraId="3F8F0072" w14:textId="77777777" w:rsidR="008C469B" w:rsidRPr="0006776E" w:rsidRDefault="008C469B" w:rsidP="008C469B">
      <w:pPr>
        <w:tabs>
          <w:tab w:val="left" w:pos="1170"/>
        </w:tabs>
      </w:pPr>
      <w:r w:rsidRPr="0006776E">
        <w:tab/>
      </w:r>
      <w:r w:rsidRPr="0006776E">
        <w:tab/>
      </w:r>
    </w:p>
    <w:p w14:paraId="6C10FE04" w14:textId="56C0833D" w:rsidR="00C90F1A" w:rsidRPr="0006776E" w:rsidRDefault="008C469B" w:rsidP="00C90F1A">
      <w:r w:rsidRPr="0006776E">
        <w:rPr>
          <w:b/>
        </w:rPr>
        <w:t>FROM:</w:t>
      </w:r>
      <w:r w:rsidRPr="0006776E">
        <w:rPr>
          <w:b/>
        </w:rPr>
        <w:tab/>
      </w:r>
      <w:r w:rsidR="0006776E" w:rsidRPr="0006776E">
        <w:t>Patricia Garcia, Senior Engineering Specialist</w:t>
      </w:r>
    </w:p>
    <w:p w14:paraId="62EDBFCF" w14:textId="77777777" w:rsidR="00C90F1A" w:rsidRPr="0006776E" w:rsidRDefault="00C90F1A" w:rsidP="00C90F1A">
      <w:pPr>
        <w:ind w:left="1440"/>
      </w:pPr>
      <w:r w:rsidRPr="0006776E">
        <w:t>Infrastructure Division</w:t>
      </w:r>
    </w:p>
    <w:p w14:paraId="55E458D1" w14:textId="33CCA6D0" w:rsidR="008C469B" w:rsidRPr="0006776E" w:rsidRDefault="008C469B" w:rsidP="008C469B">
      <w:pPr>
        <w:tabs>
          <w:tab w:val="left" w:pos="1170"/>
        </w:tabs>
        <w:spacing w:before="240"/>
      </w:pPr>
      <w:r w:rsidRPr="0006776E">
        <w:rPr>
          <w:b/>
        </w:rPr>
        <w:t>DATE:</w:t>
      </w:r>
      <w:r w:rsidRPr="0006776E">
        <w:rPr>
          <w:b/>
        </w:rPr>
        <w:tab/>
      </w:r>
      <w:r w:rsidRPr="0006776E">
        <w:rPr>
          <w:b/>
        </w:rPr>
        <w:tab/>
      </w:r>
      <w:r w:rsidR="00532F32">
        <w:rPr>
          <w:bCs/>
        </w:rPr>
        <w:t xml:space="preserve">December </w:t>
      </w:r>
      <w:r w:rsidR="00395946">
        <w:rPr>
          <w:bCs/>
        </w:rPr>
        <w:t>1</w:t>
      </w:r>
      <w:r w:rsidR="00532F32">
        <w:rPr>
          <w:bCs/>
        </w:rPr>
        <w:t>3</w:t>
      </w:r>
      <w:r w:rsidR="001737FC">
        <w:rPr>
          <w:bCs/>
        </w:rPr>
        <w:t>, 2021</w:t>
      </w:r>
    </w:p>
    <w:p w14:paraId="343023FE" w14:textId="77777777" w:rsidR="0028111B" w:rsidRPr="0006776E" w:rsidRDefault="0028111B" w:rsidP="008C469B">
      <w:pPr>
        <w:tabs>
          <w:tab w:val="left" w:pos="1170"/>
        </w:tabs>
        <w:spacing w:before="240"/>
      </w:pPr>
    </w:p>
    <w:p w14:paraId="35E1877D" w14:textId="00B14BD2" w:rsidR="00C90F1A" w:rsidRDefault="008C469B" w:rsidP="00C90F1A">
      <w:pPr>
        <w:ind w:left="1440" w:hanging="1440"/>
        <w:rPr>
          <w:i/>
        </w:rPr>
      </w:pPr>
      <w:r w:rsidRPr="0006776E">
        <w:rPr>
          <w:b/>
        </w:rPr>
        <w:t>RE:</w:t>
      </w:r>
      <w:r w:rsidRPr="0006776E">
        <w:rPr>
          <w:b/>
        </w:rPr>
        <w:tab/>
      </w:r>
      <w:r w:rsidR="00C90F1A" w:rsidRPr="0006776E">
        <w:rPr>
          <w:bCs/>
        </w:rPr>
        <w:t xml:space="preserve">Docket No. </w:t>
      </w:r>
      <w:r w:rsidR="0006776E" w:rsidRPr="0006776E">
        <w:rPr>
          <w:bCs/>
        </w:rPr>
        <w:t>5096</w:t>
      </w:r>
      <w:r w:rsidR="00B85419">
        <w:rPr>
          <w:bCs/>
        </w:rPr>
        <w:t>0</w:t>
      </w:r>
      <w:r w:rsidR="00C90F1A" w:rsidRPr="0006776E">
        <w:t xml:space="preserve"> – </w:t>
      </w:r>
      <w:r w:rsidR="00C90F1A" w:rsidRPr="0006776E">
        <w:rPr>
          <w:i/>
        </w:rPr>
        <w:t xml:space="preserve">Application of </w:t>
      </w:r>
      <w:proofErr w:type="spellStart"/>
      <w:r w:rsidR="0006776E" w:rsidRPr="0006776E">
        <w:rPr>
          <w:i/>
        </w:rPr>
        <w:t>Nerro</w:t>
      </w:r>
      <w:proofErr w:type="spellEnd"/>
      <w:r w:rsidR="0006776E" w:rsidRPr="0006776E">
        <w:rPr>
          <w:i/>
        </w:rPr>
        <w:t xml:space="preserve"> Supply, LLC</w:t>
      </w:r>
      <w:r w:rsidR="00C90F1A" w:rsidRPr="0006776E">
        <w:rPr>
          <w:i/>
        </w:rPr>
        <w:t xml:space="preserve"> </w:t>
      </w:r>
      <w:r w:rsidR="00C90F1A" w:rsidRPr="00EB22A9">
        <w:rPr>
          <w:i/>
        </w:rPr>
        <w:t xml:space="preserve">and </w:t>
      </w:r>
      <w:r w:rsidR="0006776E">
        <w:rPr>
          <w:i/>
        </w:rPr>
        <w:t>Undine Texas, LLC</w:t>
      </w:r>
      <w:r w:rsidR="00C90F1A" w:rsidRPr="00EB22A9">
        <w:rPr>
          <w:bCs/>
          <w:i/>
        </w:rPr>
        <w:t xml:space="preserve"> </w:t>
      </w:r>
      <w:r w:rsidR="00C90F1A" w:rsidRPr="00EB22A9">
        <w:rPr>
          <w:i/>
        </w:rPr>
        <w:t xml:space="preserve">for Sale, Transfer, or Merger of Facilities and Certificate Rights in </w:t>
      </w:r>
      <w:r w:rsidR="0006776E">
        <w:rPr>
          <w:i/>
        </w:rPr>
        <w:t>Chambers, Harris, and Liberty</w:t>
      </w:r>
      <w:r w:rsidR="00C90F1A">
        <w:rPr>
          <w:i/>
        </w:rPr>
        <w:t xml:space="preserve"> Count</w:t>
      </w:r>
      <w:r w:rsidR="0006776E">
        <w:rPr>
          <w:i/>
        </w:rPr>
        <w:t>ies</w:t>
      </w:r>
    </w:p>
    <w:p w14:paraId="28179370"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FB62348" wp14:editId="1974509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28B764"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B7FFF0A" w14:textId="77777777" w:rsidR="008C469B" w:rsidRDefault="008C469B" w:rsidP="008C469B">
      <w:pPr>
        <w:rPr>
          <w:strike/>
        </w:rPr>
      </w:pPr>
    </w:p>
    <w:p w14:paraId="6867E3D1"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749BCA2D" w14:textId="77777777" w:rsidR="00AD09CD" w:rsidRDefault="00AD09CD" w:rsidP="00C90F1A">
      <w:pPr>
        <w:rPr>
          <w:bCs/>
        </w:rPr>
      </w:pPr>
    </w:p>
    <w:p w14:paraId="07929101" w14:textId="383643DF" w:rsidR="00335CCD" w:rsidRPr="005A6B41" w:rsidRDefault="00335CCD" w:rsidP="00335CCD">
      <w:pPr>
        <w:autoSpaceDE w:val="0"/>
        <w:autoSpaceDN w:val="0"/>
        <w:adjustRightInd w:val="0"/>
      </w:pPr>
      <w:r w:rsidRPr="005A6B41">
        <w:rPr>
          <w:bCs/>
        </w:rPr>
        <w:t xml:space="preserve">On </w:t>
      </w:r>
      <w:r w:rsidRPr="005A6B41">
        <w:t>June 19, 2020, Undine Texas, LLC</w:t>
      </w:r>
      <w:r w:rsidRPr="005A6B41">
        <w:rPr>
          <w:bCs/>
        </w:rPr>
        <w:t xml:space="preserve"> (</w:t>
      </w:r>
      <w:r w:rsidRPr="005A6B41">
        <w:t>Undine</w:t>
      </w:r>
      <w:r w:rsidRPr="005A6B41">
        <w:rPr>
          <w:bCs/>
        </w:rPr>
        <w:t xml:space="preserve">) and </w:t>
      </w:r>
      <w:proofErr w:type="spellStart"/>
      <w:r w:rsidRPr="005A6B41">
        <w:rPr>
          <w:bCs/>
        </w:rPr>
        <w:t>Nerro</w:t>
      </w:r>
      <w:proofErr w:type="spellEnd"/>
      <w:r w:rsidRPr="005A6B41">
        <w:rPr>
          <w:bCs/>
        </w:rPr>
        <w:t xml:space="preserve"> Supply, LLC</w:t>
      </w:r>
      <w:r w:rsidRPr="005A6B41">
        <w:rPr>
          <w:i/>
        </w:rPr>
        <w:t xml:space="preserve"> </w:t>
      </w:r>
      <w:r w:rsidRPr="005A6B41">
        <w:rPr>
          <w:bCs/>
        </w:rPr>
        <w:t>(</w:t>
      </w:r>
      <w:proofErr w:type="spellStart"/>
      <w:r w:rsidRPr="005A6B41">
        <w:t>Nerro</w:t>
      </w:r>
      <w:proofErr w:type="spellEnd"/>
      <w:r w:rsidRPr="005A6B41">
        <w:rPr>
          <w:bCs/>
        </w:rPr>
        <w:t xml:space="preserve">) (collectively Applicants) filed an application for sale, transfer, or merger (STM) of facilities and certificate rights in </w:t>
      </w:r>
      <w:r w:rsidRPr="005A6B41">
        <w:t>Harris and Liberty</w:t>
      </w:r>
      <w:r w:rsidRPr="005A6B41">
        <w:rPr>
          <w:bCs/>
        </w:rPr>
        <w:t xml:space="preserve"> Counties, Texas, under Texas Water Code </w:t>
      </w:r>
      <w:r w:rsidRPr="005A6B41">
        <w:t>(TWC)</w:t>
      </w:r>
      <w:r w:rsidRPr="005A6B41">
        <w:rPr>
          <w:bCs/>
        </w:rPr>
        <w:t xml:space="preserve"> § 13.301</w:t>
      </w:r>
      <w:r w:rsidRPr="005A6B41">
        <w:t xml:space="preserve"> </w:t>
      </w:r>
      <w:r w:rsidRPr="005A6B41">
        <w:rPr>
          <w:bCs/>
        </w:rPr>
        <w:t xml:space="preserve">and 16 </w:t>
      </w:r>
      <w:r w:rsidRPr="005A6B41">
        <w:t xml:space="preserve">Texas Administrative Code </w:t>
      </w:r>
      <w:r w:rsidRPr="005A6B41">
        <w:rPr>
          <w:bCs/>
        </w:rPr>
        <w:t xml:space="preserve">(TAC) § 24.239. </w:t>
      </w:r>
      <w:r w:rsidR="007A4A64">
        <w:rPr>
          <w:bCs/>
        </w:rPr>
        <w:t xml:space="preserve"> </w:t>
      </w:r>
      <w:r w:rsidRPr="005A6B41">
        <w:rPr>
          <w:bCs/>
        </w:rPr>
        <w:t xml:space="preserve">Additionally, Undine </w:t>
      </w:r>
      <w:r w:rsidRPr="005A6B41">
        <w:t xml:space="preserve">is seeking to add additional area </w:t>
      </w:r>
      <w:r>
        <w:t>to</w:t>
      </w:r>
      <w:r w:rsidRPr="005A6B41">
        <w:t xml:space="preserve"> water Certificate of Convenience and Necessity (CCN) No. 11952 in </w:t>
      </w:r>
      <w:r w:rsidRPr="005A6B41">
        <w:rPr>
          <w:bCs/>
        </w:rPr>
        <w:t>Chambers, Harris, and Liberty Counties</w:t>
      </w:r>
      <w:r w:rsidRPr="005A6B41">
        <w:t>, Texas under TWC §§ 13.242 through 13.250 and 16 TAC §§ 24.225 through 24.237</w:t>
      </w:r>
      <w:r w:rsidRPr="005A6B41">
        <w:rPr>
          <w:bCs/>
        </w:rPr>
        <w:t xml:space="preserve">.  </w:t>
      </w:r>
    </w:p>
    <w:p w14:paraId="1CD182DF" w14:textId="77777777" w:rsidR="00335CCD" w:rsidRDefault="00335CCD" w:rsidP="00335CCD">
      <w:pPr>
        <w:rPr>
          <w:bCs/>
        </w:rPr>
      </w:pPr>
      <w:bookmarkStart w:id="0" w:name="_Hlk63330499"/>
      <w:bookmarkStart w:id="1" w:name="_Hlk63326489"/>
    </w:p>
    <w:p w14:paraId="2C965EA2" w14:textId="55973EAB" w:rsidR="00335CCD" w:rsidRDefault="00335CCD" w:rsidP="00335CCD">
      <w:pPr>
        <w:rPr>
          <w:bCs/>
        </w:rPr>
      </w:pPr>
      <w:r>
        <w:rPr>
          <w:bCs/>
        </w:rPr>
        <w:t xml:space="preserve">On December 1, 2021, Undine and </w:t>
      </w:r>
      <w:proofErr w:type="spellStart"/>
      <w:r>
        <w:rPr>
          <w:bCs/>
        </w:rPr>
        <w:t>Nerro</w:t>
      </w:r>
      <w:proofErr w:type="spellEnd"/>
      <w:r>
        <w:rPr>
          <w:bCs/>
        </w:rPr>
        <w:t xml:space="preserve"> submitted revised mapping to remove two of the public water systems and subdivisions, </w:t>
      </w:r>
      <w:r>
        <w:t>Maple Leaf Gardens and Oakland Village</w:t>
      </w:r>
      <w:r w:rsidR="00D82BF6">
        <w:t xml:space="preserve"> in Harris County</w:t>
      </w:r>
      <w:r>
        <w:t>,</w:t>
      </w:r>
      <w:r>
        <w:rPr>
          <w:bCs/>
        </w:rPr>
        <w:t xml:space="preserve"> that were originally requested.  These public water systems and subdivisions will not be transferred in this docket.  The application content has not changed, other than the removal of the Maple Leaf Gardens and Oakland Village public water systems and subdivisions, therefore the application remains sufficient for the technical and managerial review of the items filed in the docket.  </w:t>
      </w:r>
    </w:p>
    <w:p w14:paraId="1FB93A7B" w14:textId="77777777" w:rsidR="00335CCD" w:rsidRDefault="00335CCD" w:rsidP="00335CCD">
      <w:pPr>
        <w:rPr>
          <w:bCs/>
        </w:rPr>
      </w:pPr>
    </w:p>
    <w:p w14:paraId="20053B0E" w14:textId="3217DC4F" w:rsidR="00335CCD" w:rsidRPr="007E73BA" w:rsidRDefault="00335CCD" w:rsidP="00335CCD">
      <w:r>
        <w:rPr>
          <w:bCs/>
        </w:rPr>
        <w:t xml:space="preserve">Specifically, Undine, CCN No. 13260, seeks approval to </w:t>
      </w:r>
      <w:r w:rsidRPr="008348F4">
        <w:rPr>
          <w:bCs/>
        </w:rPr>
        <w:t xml:space="preserve">acquire facilities and to transfer a portion </w:t>
      </w:r>
      <w:r>
        <w:rPr>
          <w:bCs/>
        </w:rPr>
        <w:t>of</w:t>
      </w:r>
      <w:r w:rsidRPr="00877CFC">
        <w:rPr>
          <w:bCs/>
          <w:color w:val="FF0000"/>
        </w:rPr>
        <w:t xml:space="preserve"> </w:t>
      </w:r>
      <w:proofErr w:type="spellStart"/>
      <w:r>
        <w:rPr>
          <w:bCs/>
        </w:rPr>
        <w:t>Nerro’s</w:t>
      </w:r>
      <w:proofErr w:type="spellEnd"/>
      <w:r>
        <w:rPr>
          <w:color w:val="FF0000"/>
        </w:rPr>
        <w:t xml:space="preserve"> </w:t>
      </w:r>
      <w:r>
        <w:rPr>
          <w:bCs/>
        </w:rPr>
        <w:t xml:space="preserve">water </w:t>
      </w:r>
      <w:r>
        <w:t>CCN No. 12252</w:t>
      </w:r>
      <w:r w:rsidR="00D82BF6">
        <w:t xml:space="preserve"> in Chambers and Liberty Counties</w:t>
      </w:r>
      <w:r>
        <w:rPr>
          <w:bCs/>
        </w:rPr>
        <w:t xml:space="preserve">.  </w:t>
      </w:r>
      <w:bookmarkEnd w:id="0"/>
      <w:r w:rsidRPr="00262A8E">
        <w:t xml:space="preserve">The requested area includes </w:t>
      </w:r>
      <w:r>
        <w:t xml:space="preserve">407 customer connections and </w:t>
      </w:r>
      <w:r w:rsidRPr="00262A8E">
        <w:t xml:space="preserve">approximately </w:t>
      </w:r>
      <w:r>
        <w:t>513</w:t>
      </w:r>
      <w:r w:rsidRPr="00262A8E">
        <w:t xml:space="preserve"> acres</w:t>
      </w:r>
      <w:r>
        <w:t>.</w:t>
      </w:r>
      <w:r w:rsidR="007A4A64">
        <w:t xml:space="preserve"> </w:t>
      </w:r>
      <w:r>
        <w:t xml:space="preserve"> The application proposes the addition of approximately 481 acres to CCN No. 13260. </w:t>
      </w:r>
      <w:r w:rsidR="007A4A64">
        <w:t xml:space="preserve"> </w:t>
      </w:r>
      <w:r>
        <w:t>This includes the transfer of approximately 263 acres from CCN No. 12252 to CCN No. 13260, 32 acres of which is to be moved to the correct location. as well as the addition of approximately 218 acres that were previously uncertificated.</w:t>
      </w:r>
    </w:p>
    <w:bookmarkEnd w:id="1"/>
    <w:p w14:paraId="17A806DA" w14:textId="6E94D614" w:rsidR="00C90F1A" w:rsidRDefault="00C90F1A" w:rsidP="00C90F1A">
      <w:pPr>
        <w:rPr>
          <w:bCs/>
        </w:rPr>
      </w:pPr>
      <w:r w:rsidRPr="000A7C25">
        <w:rPr>
          <w:bCs/>
        </w:rPr>
        <w:t xml:space="preserve"> </w:t>
      </w:r>
    </w:p>
    <w:p w14:paraId="72245109" w14:textId="77777777" w:rsidR="00AD09CD" w:rsidRDefault="00AD09CD" w:rsidP="006D2DD9">
      <w:pPr>
        <w:keepNext/>
        <w:spacing w:after="240"/>
        <w:ind w:left="360" w:hanging="360"/>
        <w:rPr>
          <w:bCs/>
        </w:rPr>
      </w:pPr>
      <w:r w:rsidRPr="00EC1B31">
        <w:rPr>
          <w:b/>
        </w:rPr>
        <w:lastRenderedPageBreak/>
        <w:t>2.</w:t>
      </w:r>
      <w:r w:rsidRPr="00EC1B31">
        <w:rPr>
          <w:b/>
        </w:rPr>
        <w:tab/>
      </w:r>
      <w:r w:rsidRPr="007D4F2D">
        <w:rPr>
          <w:b/>
          <w:u w:val="single"/>
        </w:rPr>
        <w:t>Notice</w:t>
      </w:r>
    </w:p>
    <w:p w14:paraId="7645AB58" w14:textId="78D3784D" w:rsidR="00C90F1A" w:rsidRPr="00B85419" w:rsidRDefault="007049F3" w:rsidP="00C90F1A">
      <w:r w:rsidRPr="00B85419">
        <w:t>The Applicants</w:t>
      </w:r>
      <w:r w:rsidR="00AD09CD" w:rsidRPr="00B85419">
        <w:t xml:space="preserve"> provided notice consistent with 16 TAC §</w:t>
      </w:r>
      <w:r w:rsidR="0001100F" w:rsidRPr="00B85419">
        <w:t xml:space="preserve"> </w:t>
      </w:r>
      <w:r w:rsidR="00AD09CD" w:rsidRPr="00B85419">
        <w:t xml:space="preserve">24.239(c). </w:t>
      </w:r>
      <w:r w:rsidR="007A4A64">
        <w:t xml:space="preserve"> </w:t>
      </w:r>
      <w:r w:rsidR="00C90F1A" w:rsidRPr="00B85419">
        <w:t xml:space="preserve">The </w:t>
      </w:r>
      <w:r w:rsidR="00CC744D" w:rsidRPr="00B85419">
        <w:t>deadline to intervene was</w:t>
      </w:r>
      <w:r w:rsidR="00C90F1A" w:rsidRPr="00B85419">
        <w:t xml:space="preserve"> </w:t>
      </w:r>
      <w:r w:rsidRPr="00B85419">
        <w:t>November 2</w:t>
      </w:r>
      <w:r w:rsidR="00B85419" w:rsidRPr="00B85419">
        <w:t>2</w:t>
      </w:r>
      <w:r w:rsidRPr="00B85419">
        <w:t>, 2020</w:t>
      </w:r>
      <w:r w:rsidR="00CC744D" w:rsidRPr="00B85419">
        <w:t>; there were</w:t>
      </w:r>
      <w:r w:rsidR="00C90F1A" w:rsidRPr="00B85419">
        <w:t xml:space="preserve"> no protests or opt-out requests received.</w:t>
      </w:r>
      <w:r w:rsidR="006D2DD9">
        <w:t xml:space="preserve">  Because the revised mapping provided on December 1, 2021 did not add additional area notice does not need to be reissued. </w:t>
      </w:r>
    </w:p>
    <w:p w14:paraId="69CB5084" w14:textId="77777777" w:rsidR="00C90F1A" w:rsidRPr="001737FC" w:rsidRDefault="00C90F1A" w:rsidP="00C90F1A">
      <w:pPr>
        <w:rPr>
          <w:highlight w:val="yellow"/>
        </w:rPr>
      </w:pPr>
    </w:p>
    <w:p w14:paraId="37DCDA67" w14:textId="77777777" w:rsidR="00AD09CD" w:rsidRPr="00B85419" w:rsidRDefault="00AD09CD" w:rsidP="006D2DD9">
      <w:pPr>
        <w:tabs>
          <w:tab w:val="left" w:pos="360"/>
        </w:tabs>
        <w:spacing w:after="240"/>
        <w:jc w:val="left"/>
        <w:rPr>
          <w:bCs/>
        </w:rPr>
      </w:pPr>
      <w:r w:rsidRPr="00B85419">
        <w:rPr>
          <w:b/>
        </w:rPr>
        <w:t>3.</w:t>
      </w:r>
      <w:r w:rsidRPr="00B85419">
        <w:rPr>
          <w:b/>
        </w:rPr>
        <w:tab/>
      </w:r>
      <w:r w:rsidRPr="00B85419">
        <w:rPr>
          <w:b/>
          <w:u w:val="single"/>
        </w:rPr>
        <w:t>Factors Considered</w:t>
      </w:r>
    </w:p>
    <w:p w14:paraId="2EB38453" w14:textId="72BE3DAD" w:rsidR="00C90F1A" w:rsidRPr="00B85419" w:rsidRDefault="00CC744D" w:rsidP="00C90F1A">
      <w:pPr>
        <w:pStyle w:val="BodyText"/>
        <w:spacing w:after="0"/>
        <w:jc w:val="both"/>
        <w:rPr>
          <w:rFonts w:cs="Times New Roman"/>
          <w:b/>
          <w:i/>
        </w:rPr>
      </w:pPr>
      <w:bookmarkStart w:id="2" w:name="_Hlk50537304"/>
      <w:bookmarkStart w:id="3" w:name="_Hlk22797463"/>
      <w:r w:rsidRPr="00B85419">
        <w:rPr>
          <w:rFonts w:cs="Times New Roman"/>
        </w:rPr>
        <w:t xml:space="preserve">Under </w:t>
      </w:r>
      <w:r w:rsidR="00C90F1A" w:rsidRPr="00B85419">
        <w:rPr>
          <w:rFonts w:cs="Times New Roman"/>
        </w:rPr>
        <w:t>TWC §</w:t>
      </w:r>
      <w:r w:rsidR="004B607C" w:rsidRPr="00B85419">
        <w:rPr>
          <w:rFonts w:cs="Times New Roman"/>
        </w:rPr>
        <w:t>§ 13.241 and</w:t>
      </w:r>
      <w:r w:rsidR="00C90F1A" w:rsidRPr="00B85419">
        <w:rPr>
          <w:rFonts w:cs="Times New Roman"/>
        </w:rPr>
        <w:t xml:space="preserve"> 13.246 and 16 TAC §</w:t>
      </w:r>
      <w:r w:rsidRPr="00B85419">
        <w:rPr>
          <w:rFonts w:cs="Times New Roman"/>
        </w:rPr>
        <w:t>§ 24.227 and</w:t>
      </w:r>
      <w:r w:rsidR="00C90F1A" w:rsidRPr="00B85419">
        <w:rPr>
          <w:rFonts w:cs="Times New Roman"/>
        </w:rPr>
        <w:t xml:space="preserve"> 24.239</w:t>
      </w:r>
      <w:r w:rsidRPr="00B85419">
        <w:rPr>
          <w:rFonts w:cs="Times New Roman"/>
        </w:rPr>
        <w:t>,</w:t>
      </w:r>
      <w:r w:rsidR="00C90F1A" w:rsidRPr="00B85419">
        <w:rPr>
          <w:rFonts w:cs="Times New Roman"/>
        </w:rPr>
        <w:t xml:space="preserve"> the Commission</w:t>
      </w:r>
      <w:r w:rsidR="00AD09CD" w:rsidRPr="00B85419">
        <w:rPr>
          <w:rFonts w:cs="Times New Roman"/>
        </w:rPr>
        <w:t xml:space="preserve"> </w:t>
      </w:r>
      <w:r w:rsidRPr="00B85419">
        <w:rPr>
          <w:rFonts w:cs="Times New Roman"/>
        </w:rPr>
        <w:t xml:space="preserve">must </w:t>
      </w:r>
      <w:r w:rsidR="00C90F1A" w:rsidRPr="00B85419">
        <w:rPr>
          <w:rFonts w:cs="Times New Roman"/>
        </w:rPr>
        <w:t xml:space="preserve">consider certain factors </w:t>
      </w:r>
      <w:bookmarkEnd w:id="2"/>
      <w:r w:rsidR="00C90F1A" w:rsidRPr="00B85419">
        <w:rPr>
          <w:rFonts w:cs="Times New Roman"/>
        </w:rPr>
        <w:t>when granting or amending a water or sewer CCN</w:t>
      </w:r>
      <w:r w:rsidRPr="00B85419">
        <w:rPr>
          <w:rFonts w:cs="Times New Roman"/>
        </w:rPr>
        <w:t>.</w:t>
      </w:r>
      <w:r w:rsidR="00AD09CD" w:rsidRPr="00B85419">
        <w:rPr>
          <w:rFonts w:cs="Times New Roman"/>
        </w:rPr>
        <w:t xml:space="preserve"> </w:t>
      </w:r>
      <w:r w:rsidR="007A4A64">
        <w:rPr>
          <w:rFonts w:cs="Times New Roman"/>
        </w:rPr>
        <w:t xml:space="preserve"> </w:t>
      </w:r>
      <w:r w:rsidRPr="00B85419">
        <w:rPr>
          <w:rFonts w:cs="Times New Roman"/>
        </w:rPr>
        <w:t xml:space="preserve">These factors </w:t>
      </w:r>
      <w:r w:rsidR="00AD09CD" w:rsidRPr="00B85419">
        <w:rPr>
          <w:rFonts w:cs="Times New Roman"/>
        </w:rPr>
        <w:t>are addressed below.</w:t>
      </w:r>
      <w:r w:rsidR="00C90F1A" w:rsidRPr="00B85419">
        <w:rPr>
          <w:rFonts w:cs="Times New Roman"/>
        </w:rPr>
        <w:t xml:space="preserve"> </w:t>
      </w:r>
      <w:bookmarkEnd w:id="3"/>
      <w:r w:rsidR="00C90F1A" w:rsidRPr="00B85419">
        <w:rPr>
          <w:rFonts w:cs="Times New Roman"/>
        </w:rPr>
        <w:cr/>
      </w:r>
    </w:p>
    <w:p w14:paraId="37E83500" w14:textId="77777777" w:rsidR="00C90F1A" w:rsidRPr="00B85419" w:rsidRDefault="00AD09CD" w:rsidP="00EA0D69">
      <w:pPr>
        <w:pStyle w:val="BodyText"/>
        <w:spacing w:after="240"/>
        <w:ind w:left="900" w:hanging="540"/>
        <w:jc w:val="both"/>
        <w:rPr>
          <w:rFonts w:cs="Times New Roman"/>
        </w:rPr>
      </w:pPr>
      <w:r w:rsidRPr="00B85419">
        <w:rPr>
          <w:rFonts w:cs="Times New Roman"/>
          <w:bCs/>
          <w:iCs/>
        </w:rPr>
        <w:t>3.1.</w:t>
      </w:r>
      <w:r w:rsidRPr="00B85419">
        <w:rPr>
          <w:rFonts w:cs="Times New Roman"/>
          <w:bCs/>
          <w:iCs/>
        </w:rPr>
        <w:tab/>
      </w:r>
      <w:r w:rsidR="00CC744D" w:rsidRPr="00B85419">
        <w:rPr>
          <w:rFonts w:cs="Times New Roman"/>
          <w:b/>
          <w:i/>
        </w:rPr>
        <w:t>Consideration of the a</w:t>
      </w:r>
      <w:r w:rsidRPr="00B85419">
        <w:rPr>
          <w:rFonts w:cs="Times New Roman"/>
          <w:b/>
          <w:i/>
        </w:rPr>
        <w:t>dequacy of service currently provided to the requested area</w:t>
      </w:r>
      <w:r w:rsidR="00CC744D" w:rsidRPr="00B85419">
        <w:rPr>
          <w:rFonts w:cs="Times New Roman"/>
          <w:b/>
          <w:i/>
        </w:rPr>
        <w:t xml:space="preserve"> and system compliance</w:t>
      </w:r>
      <w:r w:rsidRPr="00B85419">
        <w:rPr>
          <w:rFonts w:cs="Times New Roman"/>
          <w:b/>
          <w:i/>
        </w:rPr>
        <w:t xml:space="preserve"> (TWC § 13.246(c)(1)</w:t>
      </w:r>
      <w:r w:rsidR="00CC744D" w:rsidRPr="00B85419">
        <w:rPr>
          <w:rFonts w:cs="Times New Roman"/>
          <w:b/>
          <w:i/>
        </w:rPr>
        <w:t>, 13.301(e)(3)(A);</w:t>
      </w:r>
      <w:r w:rsidRPr="00B85419">
        <w:rPr>
          <w:rFonts w:cs="Times New Roman"/>
          <w:b/>
          <w:i/>
        </w:rPr>
        <w:t xml:space="preserve"> 16 TAC §</w:t>
      </w:r>
      <w:r w:rsidR="00CC744D" w:rsidRPr="00B85419">
        <w:rPr>
          <w:rFonts w:cs="Times New Roman"/>
          <w:b/>
          <w:i/>
        </w:rPr>
        <w:t>§</w:t>
      </w:r>
      <w:r w:rsidRPr="00B85419">
        <w:rPr>
          <w:rFonts w:cs="Times New Roman"/>
          <w:b/>
          <w:i/>
        </w:rPr>
        <w:t xml:space="preserve"> 24.227</w:t>
      </w:r>
      <w:r w:rsidR="00CC744D" w:rsidRPr="00B85419">
        <w:rPr>
          <w:rFonts w:cs="Times New Roman"/>
          <w:b/>
          <w:i/>
        </w:rPr>
        <w:t xml:space="preserve">(a), </w:t>
      </w:r>
      <w:r w:rsidRPr="00B85419">
        <w:rPr>
          <w:rFonts w:cs="Times New Roman"/>
          <w:b/>
          <w:i/>
        </w:rPr>
        <w:t>(e)(1)</w:t>
      </w:r>
      <w:r w:rsidR="00CC744D" w:rsidRPr="00B85419">
        <w:rPr>
          <w:rFonts w:cs="Times New Roman"/>
          <w:b/>
          <w:i/>
        </w:rPr>
        <w:t xml:space="preserve">, </w:t>
      </w:r>
      <w:r w:rsidR="00CC744D" w:rsidRPr="00B85419">
        <w:rPr>
          <w:b/>
          <w:i/>
          <w:iCs/>
        </w:rPr>
        <w:t>24.239(h)(3)(A), (h)(5)(A), (h)(5)(I)</w:t>
      </w:r>
      <w:r w:rsidR="00CC744D" w:rsidRPr="00B85419">
        <w:rPr>
          <w:rFonts w:cs="Times New Roman"/>
          <w:b/>
          <w:i/>
        </w:rPr>
        <w:t>)</w:t>
      </w:r>
      <w:r w:rsidR="00D24180" w:rsidRPr="00B85419">
        <w:rPr>
          <w:rFonts w:cs="Times New Roman"/>
          <w:b/>
          <w:i/>
        </w:rPr>
        <w:t>.</w:t>
      </w:r>
      <w:r w:rsidR="00C90F1A" w:rsidRPr="00B85419">
        <w:rPr>
          <w:rFonts w:cs="Times New Roman"/>
        </w:rPr>
        <w:t xml:space="preserve"> </w:t>
      </w:r>
    </w:p>
    <w:p w14:paraId="09A98C27" w14:textId="5EAEB485" w:rsidR="00B85419" w:rsidRPr="00B85419" w:rsidRDefault="00BB4AE4" w:rsidP="00EA0D69">
      <w:pPr>
        <w:spacing w:after="240"/>
        <w:ind w:left="360"/>
      </w:pPr>
      <w:proofErr w:type="spellStart"/>
      <w:r w:rsidRPr="00B85419">
        <w:t>Nerro</w:t>
      </w:r>
      <w:proofErr w:type="spellEnd"/>
      <w:r w:rsidR="00E06950" w:rsidRPr="00B85419">
        <w:t xml:space="preserve"> </w:t>
      </w:r>
      <w:r w:rsidR="00C90F1A" w:rsidRPr="00B85419">
        <w:t xml:space="preserve">has </w:t>
      </w:r>
      <w:r w:rsidR="00532F32">
        <w:t>two</w:t>
      </w:r>
      <w:r w:rsidR="00C90F1A" w:rsidRPr="00B85419">
        <w:t xml:space="preserve"> </w:t>
      </w:r>
      <w:r w:rsidR="00E06950" w:rsidRPr="00B85419">
        <w:t xml:space="preserve">Texas Commission on Environmental Quality (TCEQ) approved </w:t>
      </w:r>
      <w:r w:rsidR="00B85419" w:rsidRPr="00B85419">
        <w:t>public water systems</w:t>
      </w:r>
      <w:r w:rsidRPr="00B85419">
        <w:t xml:space="preserve"> </w:t>
      </w:r>
      <w:r w:rsidR="00B85419" w:rsidRPr="00B85419">
        <w:t xml:space="preserve">(PWS) </w:t>
      </w:r>
      <w:r w:rsidRPr="00B85419">
        <w:t>in the requested areas.</w:t>
      </w:r>
      <w:r w:rsidR="007A4A64">
        <w:t xml:space="preserve"> </w:t>
      </w:r>
      <w:r w:rsidRPr="00B85419">
        <w:t xml:space="preserve"> The </w:t>
      </w:r>
      <w:r w:rsidR="00532F32">
        <w:t>two</w:t>
      </w:r>
      <w:r w:rsidR="00B85419" w:rsidRPr="00B85419">
        <w:t xml:space="preserve"> </w:t>
      </w:r>
      <w:r w:rsidRPr="00B85419">
        <w:t xml:space="preserve">systems are registered as </w:t>
      </w:r>
      <w:r w:rsidR="00B85419" w:rsidRPr="00B85419">
        <w:t>Riverwood Estates, PWS ID: 1460146, and Woodland Acres Subdivision, PWS ID: 0360027</w:t>
      </w:r>
      <w:r w:rsidR="00C90F1A" w:rsidRPr="00B85419">
        <w:t xml:space="preserve">. </w:t>
      </w:r>
      <w:bookmarkStart w:id="4" w:name="_Hlk53565727"/>
      <w:r w:rsidR="007A4A64">
        <w:t xml:space="preserve"> </w:t>
      </w:r>
      <w:r w:rsidR="00B85419" w:rsidRPr="00B85419">
        <w:t>The systems</w:t>
      </w:r>
      <w:r w:rsidR="00C90F1A" w:rsidRPr="00B85419">
        <w:rPr>
          <w:noProof/>
        </w:rPr>
        <w:t xml:space="preserve"> </w:t>
      </w:r>
      <w:bookmarkEnd w:id="4"/>
      <w:r w:rsidR="00C90F1A" w:rsidRPr="00B85419">
        <w:t>do not have</w:t>
      </w:r>
      <w:r w:rsidR="00BF0310">
        <w:t xml:space="preserve"> any active</w:t>
      </w:r>
      <w:r w:rsidR="00985606" w:rsidRPr="00B85419">
        <w:t xml:space="preserve"> TCEQ issued v</w:t>
      </w:r>
      <w:r w:rsidR="00C90F1A" w:rsidRPr="00B85419">
        <w:t>iolations listed in the TCEQ database</w:t>
      </w:r>
      <w:r w:rsidRPr="00B85419">
        <w:t xml:space="preserve"> for the requested area</w:t>
      </w:r>
      <w:r w:rsidR="00B85419" w:rsidRPr="00B85419">
        <w:t>s</w:t>
      </w:r>
      <w:r w:rsidR="00C90F1A" w:rsidRPr="00B85419">
        <w:t>.</w:t>
      </w:r>
      <w:r w:rsidR="00142413" w:rsidRPr="00B85419">
        <w:t xml:space="preserve"> </w:t>
      </w:r>
    </w:p>
    <w:p w14:paraId="293B28CA" w14:textId="29D4AAF1" w:rsidR="00D24180" w:rsidRPr="00EA0D69" w:rsidRDefault="00B85419" w:rsidP="00EA0D69">
      <w:pPr>
        <w:spacing w:after="240"/>
        <w:ind w:left="360"/>
      </w:pPr>
      <w:r w:rsidRPr="00B85419">
        <w:t>No additional construction is needed to provide service to the requested areas.</w:t>
      </w:r>
    </w:p>
    <w:p w14:paraId="5D988461" w14:textId="77777777" w:rsidR="00D24180" w:rsidRPr="00B85419" w:rsidRDefault="00D24180" w:rsidP="00EA0D69">
      <w:pPr>
        <w:pStyle w:val="NoSpacing"/>
        <w:tabs>
          <w:tab w:val="left" w:pos="900"/>
        </w:tabs>
        <w:spacing w:after="240"/>
        <w:ind w:left="900" w:hanging="540"/>
        <w:jc w:val="both"/>
        <w:rPr>
          <w:rFonts w:cs="Times New Roman"/>
        </w:rPr>
      </w:pPr>
      <w:r w:rsidRPr="00B85419">
        <w:rPr>
          <w:bCs/>
        </w:rPr>
        <w:t>3.2</w:t>
      </w:r>
      <w:r w:rsidR="00EC1B31" w:rsidRPr="00B85419">
        <w:rPr>
          <w:bCs/>
        </w:rPr>
        <w:t>.</w:t>
      </w:r>
      <w:r w:rsidRPr="00B85419">
        <w:rPr>
          <w:bCs/>
        </w:rPr>
        <w:tab/>
      </w:r>
      <w:r w:rsidR="00CC744D" w:rsidRPr="00B85419">
        <w:rPr>
          <w:b/>
          <w:i/>
          <w:iCs/>
        </w:rPr>
        <w:t>Consideration of the n</w:t>
      </w:r>
      <w:r w:rsidRPr="00B85419">
        <w:rPr>
          <w:b/>
          <w:i/>
          <w:iCs/>
        </w:rPr>
        <w:t xml:space="preserve">eed for additional service in the requested area (TWC </w:t>
      </w:r>
      <w:r w:rsidR="00800B84" w:rsidRPr="00B85419">
        <w:rPr>
          <w:b/>
          <w:i/>
          <w:iCs/>
        </w:rPr>
        <w:t xml:space="preserve">                      </w:t>
      </w:r>
      <w:r w:rsidRPr="00B85419">
        <w:rPr>
          <w:b/>
          <w:i/>
          <w:iCs/>
        </w:rPr>
        <w:t>§ 13.246(c)(2)</w:t>
      </w:r>
      <w:r w:rsidR="00CC744D" w:rsidRPr="00B85419">
        <w:rPr>
          <w:b/>
          <w:i/>
          <w:iCs/>
        </w:rPr>
        <w:t>,</w:t>
      </w:r>
      <w:r w:rsidRPr="00B85419">
        <w:rPr>
          <w:b/>
          <w:i/>
          <w:iCs/>
        </w:rPr>
        <w:t xml:space="preserve"> </w:t>
      </w:r>
      <w:r w:rsidRPr="00B85419">
        <w:rPr>
          <w:b/>
          <w:i/>
        </w:rPr>
        <w:t>16 TAC §</w:t>
      </w:r>
      <w:r w:rsidR="00CC744D" w:rsidRPr="00B85419">
        <w:rPr>
          <w:b/>
          <w:i/>
        </w:rPr>
        <w:t>§</w:t>
      </w:r>
      <w:r w:rsidRPr="00B85419">
        <w:rPr>
          <w:b/>
          <w:i/>
        </w:rPr>
        <w:t xml:space="preserve"> 24.227(e)(2)</w:t>
      </w:r>
      <w:r w:rsidR="00CC744D" w:rsidRPr="00B85419">
        <w:rPr>
          <w:b/>
          <w:i/>
        </w:rPr>
        <w:t xml:space="preserve">, </w:t>
      </w:r>
      <w:r w:rsidR="00CC744D" w:rsidRPr="00B85419">
        <w:rPr>
          <w:b/>
          <w:i/>
          <w:iCs/>
        </w:rPr>
        <w:t>24.239(h)(5)(B)</w:t>
      </w:r>
      <w:r w:rsidR="00CC744D" w:rsidRPr="00B85419">
        <w:rPr>
          <w:b/>
          <w:i/>
        </w:rPr>
        <w:t>)</w:t>
      </w:r>
      <w:r w:rsidRPr="00B85419">
        <w:rPr>
          <w:b/>
          <w:i/>
        </w:rPr>
        <w:t>.</w:t>
      </w:r>
    </w:p>
    <w:p w14:paraId="18C59679" w14:textId="65CDF8F5" w:rsidR="00D24180" w:rsidRPr="00EA0D69" w:rsidRDefault="00C90F1A" w:rsidP="00EA0D69">
      <w:pPr>
        <w:spacing w:after="240"/>
        <w:ind w:left="360"/>
        <w:rPr>
          <w:shd w:val="clear" w:color="auto" w:fill="FFFFFF"/>
        </w:rPr>
      </w:pPr>
      <w:r w:rsidRPr="00B85419">
        <w:rPr>
          <w:shd w:val="clear" w:color="auto" w:fill="FFFFFF"/>
        </w:rPr>
        <w:t xml:space="preserve">The purpose of the transaction is to transfer </w:t>
      </w:r>
      <w:r w:rsidR="00B85419" w:rsidRPr="00B85419">
        <w:t xml:space="preserve">Riverwood Estates, and Woodland Acres Subdivision </w:t>
      </w:r>
      <w:r w:rsidRPr="00B85419">
        <w:t xml:space="preserve">to </w:t>
      </w:r>
      <w:r w:rsidR="00985606" w:rsidRPr="00B85419">
        <w:t>Undine</w:t>
      </w:r>
      <w:r w:rsidRPr="00B85419">
        <w:rPr>
          <w:shd w:val="clear" w:color="auto" w:fill="FFFFFF"/>
        </w:rPr>
        <w:t>.</w:t>
      </w:r>
      <w:r w:rsidR="007A4A64">
        <w:rPr>
          <w:shd w:val="clear" w:color="auto" w:fill="FFFFFF"/>
        </w:rPr>
        <w:t xml:space="preserve"> </w:t>
      </w:r>
      <w:r w:rsidRPr="00B85419">
        <w:rPr>
          <w:shd w:val="clear" w:color="auto" w:fill="FFFFFF"/>
        </w:rPr>
        <w:t xml:space="preserve"> The customers are currently receiving </w:t>
      </w:r>
      <w:r w:rsidR="00B85419" w:rsidRPr="00B85419">
        <w:t>water</w:t>
      </w:r>
      <w:r w:rsidR="00985606" w:rsidRPr="00B85419">
        <w:t xml:space="preserve"> service</w:t>
      </w:r>
      <w:r w:rsidRPr="00B85419">
        <w:rPr>
          <w:shd w:val="clear" w:color="auto" w:fill="FFFFFF"/>
        </w:rPr>
        <w:t xml:space="preserve"> from </w:t>
      </w:r>
      <w:proofErr w:type="spellStart"/>
      <w:r w:rsidR="00985606" w:rsidRPr="00B85419">
        <w:t>Nerro</w:t>
      </w:r>
      <w:r w:rsidRPr="00B85419">
        <w:t>’s</w:t>
      </w:r>
      <w:proofErr w:type="spellEnd"/>
      <w:r w:rsidR="00985606" w:rsidRPr="00B85419">
        <w:t xml:space="preserve"> </w:t>
      </w:r>
      <w:r w:rsidR="00B85419" w:rsidRPr="00B85419">
        <w:t xml:space="preserve">public water </w:t>
      </w:r>
      <w:r w:rsidRPr="00B85419">
        <w:t>s</w:t>
      </w:r>
      <w:r w:rsidRPr="00B85419">
        <w:rPr>
          <w:shd w:val="clear" w:color="auto" w:fill="FFFFFF"/>
        </w:rPr>
        <w:t>ystem</w:t>
      </w:r>
      <w:r w:rsidR="00985606" w:rsidRPr="00B85419">
        <w:rPr>
          <w:shd w:val="clear" w:color="auto" w:fill="FFFFFF"/>
        </w:rPr>
        <w:t>s</w:t>
      </w:r>
      <w:r w:rsidR="00EA0D69">
        <w:rPr>
          <w:shd w:val="clear" w:color="auto" w:fill="FFFFFF"/>
        </w:rPr>
        <w:t>.</w:t>
      </w:r>
    </w:p>
    <w:p w14:paraId="46B590A6" w14:textId="1DB80CE6" w:rsidR="00C90F1A" w:rsidRPr="00EA0D69" w:rsidRDefault="00C90F1A" w:rsidP="00EA0D69">
      <w:pPr>
        <w:spacing w:after="240"/>
        <w:ind w:left="360"/>
        <w:rPr>
          <w:shd w:val="clear" w:color="auto" w:fill="FFFFFF"/>
        </w:rPr>
      </w:pPr>
      <w:r w:rsidRPr="00B85419">
        <w:rPr>
          <w:shd w:val="clear" w:color="auto" w:fill="FFFFFF"/>
        </w:rPr>
        <w:t xml:space="preserve">There are currently </w:t>
      </w:r>
      <w:r w:rsidR="00532F32">
        <w:t xml:space="preserve">407 </w:t>
      </w:r>
      <w:r w:rsidRPr="00B85419">
        <w:t>existing customers in the requested area</w:t>
      </w:r>
      <w:r w:rsidR="00985606" w:rsidRPr="00B85419">
        <w:t>s</w:t>
      </w:r>
      <w:r w:rsidRPr="00B85419">
        <w:t>, therefore, there is a need for service.</w:t>
      </w:r>
      <w:r w:rsidR="007A4A64">
        <w:t xml:space="preserve"> </w:t>
      </w:r>
      <w:r w:rsidRPr="00B85419">
        <w:t xml:space="preserve"> No additional </w:t>
      </w:r>
      <w:r w:rsidR="00B85419" w:rsidRPr="00B85419">
        <w:t xml:space="preserve">construction </w:t>
      </w:r>
      <w:r w:rsidRPr="00B85419">
        <w:t>is needed at this time</w:t>
      </w:r>
      <w:r w:rsidR="00B85419" w:rsidRPr="00B85419">
        <w:t xml:space="preserve"> to serve the requested areas</w:t>
      </w:r>
      <w:r w:rsidRPr="00B85419">
        <w:t>.</w:t>
      </w:r>
    </w:p>
    <w:p w14:paraId="3E7B196E" w14:textId="77777777" w:rsidR="00D24180" w:rsidRPr="00B85419" w:rsidRDefault="00D24180" w:rsidP="00EA0D69">
      <w:pPr>
        <w:pStyle w:val="NoSpacing"/>
        <w:spacing w:after="240"/>
        <w:ind w:left="900" w:hanging="540"/>
        <w:jc w:val="both"/>
        <w:rPr>
          <w:rFonts w:cs="Times New Roman"/>
          <w:iCs/>
        </w:rPr>
      </w:pPr>
      <w:r w:rsidRPr="00B85419">
        <w:rPr>
          <w:rFonts w:cs="Times New Roman"/>
          <w:bCs/>
        </w:rPr>
        <w:t>3.3.</w:t>
      </w:r>
      <w:r w:rsidRPr="00B85419">
        <w:rPr>
          <w:rFonts w:cs="Times New Roman"/>
          <w:bCs/>
        </w:rPr>
        <w:tab/>
      </w:r>
      <w:r w:rsidR="00CC744D" w:rsidRPr="00B85419">
        <w:rPr>
          <w:rFonts w:cs="Times New Roman"/>
          <w:b/>
          <w:i/>
          <w:iCs/>
        </w:rPr>
        <w:t>Consideration of the e</w:t>
      </w:r>
      <w:r w:rsidRPr="00B85419">
        <w:rPr>
          <w:rFonts w:cs="Times New Roman"/>
          <w:b/>
          <w:i/>
          <w:iCs/>
        </w:rPr>
        <w:t xml:space="preserve">ffect of granting an amendment on the recipient of the certificate or amendment, on the landowners in the area, and on any other retail public utility of the same kind already servicing the proximate area (TWC </w:t>
      </w:r>
      <w:r w:rsidR="00800B84" w:rsidRPr="00B85419">
        <w:rPr>
          <w:rFonts w:cs="Times New Roman"/>
          <w:b/>
          <w:i/>
          <w:iCs/>
        </w:rPr>
        <w:t xml:space="preserve">                      </w:t>
      </w:r>
      <w:r w:rsidRPr="00B85419">
        <w:rPr>
          <w:rFonts w:cs="Times New Roman"/>
          <w:b/>
          <w:i/>
          <w:iCs/>
        </w:rPr>
        <w:t>§ 13.246(c)(3)</w:t>
      </w:r>
      <w:r w:rsidR="00A17355" w:rsidRPr="00B85419">
        <w:rPr>
          <w:rFonts w:cs="Times New Roman"/>
          <w:b/>
          <w:i/>
          <w:iCs/>
        </w:rPr>
        <w:t>,</w:t>
      </w:r>
      <w:r w:rsidR="0001100F" w:rsidRPr="00B85419">
        <w:rPr>
          <w:rFonts w:cs="Times New Roman"/>
          <w:b/>
          <w:i/>
          <w:iCs/>
        </w:rPr>
        <w:t xml:space="preserve"> </w:t>
      </w:r>
      <w:r w:rsidRPr="00B85419">
        <w:rPr>
          <w:rFonts w:cs="Times New Roman"/>
          <w:b/>
          <w:i/>
        </w:rPr>
        <w:t>16 TAC</w:t>
      </w:r>
      <w:r w:rsidR="0001100F" w:rsidRPr="00B85419">
        <w:rPr>
          <w:rFonts w:cs="Times New Roman"/>
          <w:b/>
          <w:i/>
        </w:rPr>
        <w:t xml:space="preserve"> </w:t>
      </w:r>
      <w:r w:rsidRPr="00B85419">
        <w:rPr>
          <w:rFonts w:cs="Times New Roman"/>
          <w:b/>
          <w:i/>
        </w:rPr>
        <w:t>§</w:t>
      </w:r>
      <w:r w:rsidR="00A17355" w:rsidRPr="00B85419">
        <w:rPr>
          <w:rFonts w:cs="Times New Roman"/>
          <w:b/>
          <w:i/>
        </w:rPr>
        <w:t>§</w:t>
      </w:r>
      <w:r w:rsidR="0001100F" w:rsidRPr="00B85419">
        <w:rPr>
          <w:rFonts w:cs="Times New Roman"/>
          <w:b/>
          <w:i/>
        </w:rPr>
        <w:t xml:space="preserve"> </w:t>
      </w:r>
      <w:r w:rsidRPr="00B85419">
        <w:rPr>
          <w:rFonts w:cs="Times New Roman"/>
          <w:b/>
          <w:i/>
        </w:rPr>
        <w:t>24.227(e)(3)</w:t>
      </w:r>
      <w:r w:rsidR="00A17355" w:rsidRPr="00B85419">
        <w:rPr>
          <w:rFonts w:cs="Times New Roman"/>
          <w:b/>
          <w:i/>
        </w:rPr>
        <w:t>, 24.239(h)(5)(c)</w:t>
      </w:r>
      <w:r w:rsidRPr="00B85419">
        <w:rPr>
          <w:rFonts w:cs="Times New Roman"/>
          <w:b/>
          <w:i/>
        </w:rPr>
        <w:t>)</w:t>
      </w:r>
      <w:r w:rsidRPr="00B85419">
        <w:rPr>
          <w:rFonts w:cs="Times New Roman"/>
          <w:b/>
          <w:i/>
          <w:iCs/>
        </w:rPr>
        <w:t>.</w:t>
      </w:r>
      <w:r w:rsidRPr="00B85419">
        <w:rPr>
          <w:rFonts w:cs="Times New Roman"/>
          <w:iCs/>
        </w:rPr>
        <w:t xml:space="preserve">  </w:t>
      </w:r>
    </w:p>
    <w:p w14:paraId="65A4369E" w14:textId="6F502B67" w:rsidR="00C5446C" w:rsidRPr="00B85419" w:rsidRDefault="00985606" w:rsidP="00EA0D69">
      <w:pPr>
        <w:pStyle w:val="CommentText"/>
        <w:tabs>
          <w:tab w:val="clear" w:pos="720"/>
          <w:tab w:val="left" w:pos="360"/>
        </w:tabs>
        <w:spacing w:after="240"/>
        <w:ind w:left="360"/>
        <w:jc w:val="both"/>
        <w:rPr>
          <w:rFonts w:ascii="Times New Roman" w:hAnsi="Times New Roman" w:cs="Times New Roman"/>
          <w:sz w:val="24"/>
          <w:szCs w:val="24"/>
        </w:rPr>
      </w:pPr>
      <w:r w:rsidRPr="00B85419">
        <w:rPr>
          <w:rFonts w:ascii="Times New Roman" w:hAnsi="Times New Roman" w:cs="Times New Roman"/>
          <w:sz w:val="24"/>
          <w:szCs w:val="24"/>
        </w:rPr>
        <w:t>Undine</w:t>
      </w:r>
      <w:r w:rsidR="009327AF" w:rsidRPr="00B85419">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3B28192E" w14:textId="7A86D323" w:rsidR="00C5446C" w:rsidRPr="00EA0D69" w:rsidRDefault="00C5446C" w:rsidP="00EA0D69">
      <w:pPr>
        <w:pStyle w:val="CommentText"/>
        <w:tabs>
          <w:tab w:val="clear" w:pos="720"/>
          <w:tab w:val="left" w:pos="360"/>
        </w:tabs>
        <w:spacing w:after="240"/>
        <w:ind w:left="360"/>
        <w:jc w:val="both"/>
        <w:rPr>
          <w:rFonts w:cs="Times New Roman"/>
        </w:rPr>
      </w:pPr>
      <w:r w:rsidRPr="00B85419">
        <w:rPr>
          <w:rFonts w:ascii="Times New Roman" w:hAnsi="Times New Roman" w:cs="Times New Roman"/>
          <w:sz w:val="24"/>
          <w:szCs w:val="24"/>
        </w:rPr>
        <w:t>There will be no effect on landowners as the area is currently certificated.</w:t>
      </w:r>
      <w:r w:rsidRPr="00B85419">
        <w:rPr>
          <w:rFonts w:cs="Times New Roman"/>
        </w:rPr>
        <w:t xml:space="preserve"> </w:t>
      </w:r>
    </w:p>
    <w:p w14:paraId="13D7355F" w14:textId="5906F235" w:rsidR="00C90F1A" w:rsidRPr="00EA0D69" w:rsidRDefault="00C90F1A" w:rsidP="00EA0D69">
      <w:pPr>
        <w:pStyle w:val="CommentText"/>
        <w:tabs>
          <w:tab w:val="clear" w:pos="720"/>
          <w:tab w:val="left" w:pos="360"/>
        </w:tabs>
        <w:spacing w:after="240"/>
        <w:ind w:left="360"/>
        <w:jc w:val="both"/>
        <w:rPr>
          <w:rFonts w:cs="Times New Roman"/>
        </w:rPr>
      </w:pPr>
      <w:r w:rsidRPr="00B85419">
        <w:rPr>
          <w:rFonts w:ascii="Times New Roman" w:hAnsi="Times New Roman" w:cs="Times New Roman"/>
          <w:sz w:val="24"/>
          <w:szCs w:val="24"/>
        </w:rPr>
        <w:t>There will be no effect on any retail public utility servicing the proximate area</w:t>
      </w:r>
      <w:r w:rsidR="009327AF" w:rsidRPr="00B85419">
        <w:rPr>
          <w:rFonts w:ascii="Times New Roman" w:hAnsi="Times New Roman" w:cs="Times New Roman"/>
          <w:sz w:val="24"/>
          <w:szCs w:val="24"/>
        </w:rPr>
        <w:t xml:space="preserve">. </w:t>
      </w:r>
      <w:r w:rsidR="007A4A64">
        <w:rPr>
          <w:rFonts w:ascii="Times New Roman" w:hAnsi="Times New Roman" w:cs="Times New Roman"/>
          <w:sz w:val="24"/>
          <w:szCs w:val="24"/>
        </w:rPr>
        <w:t xml:space="preserve"> </w:t>
      </w:r>
      <w:r w:rsidR="009327AF" w:rsidRPr="00B85419">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B85419">
        <w:rPr>
          <w:rFonts w:ascii="Times New Roman" w:hAnsi="Times New Roman" w:cs="Times New Roman"/>
          <w:sz w:val="24"/>
          <w:szCs w:val="24"/>
        </w:rPr>
        <w:t xml:space="preserve">request to </w:t>
      </w:r>
      <w:r w:rsidR="009327AF" w:rsidRPr="00B85419">
        <w:rPr>
          <w:rFonts w:ascii="Times New Roman" w:hAnsi="Times New Roman" w:cs="Times New Roman"/>
          <w:sz w:val="24"/>
          <w:szCs w:val="24"/>
        </w:rPr>
        <w:t>intervene.</w:t>
      </w:r>
      <w:r w:rsidRPr="00B85419">
        <w:rPr>
          <w:rFonts w:ascii="Times New Roman" w:hAnsi="Times New Roman" w:cs="Times New Roman"/>
          <w:sz w:val="24"/>
          <w:szCs w:val="24"/>
        </w:rPr>
        <w:t xml:space="preserve"> </w:t>
      </w:r>
    </w:p>
    <w:p w14:paraId="422739C1" w14:textId="77777777" w:rsidR="00D24180" w:rsidRPr="00B85419" w:rsidRDefault="00D24180" w:rsidP="00EA0D69">
      <w:pPr>
        <w:spacing w:after="240"/>
        <w:ind w:left="900" w:hanging="540"/>
        <w:rPr>
          <w:b/>
          <w:i/>
          <w:iCs/>
        </w:rPr>
      </w:pPr>
      <w:r w:rsidRPr="00B85419">
        <w:rPr>
          <w:bCs/>
        </w:rPr>
        <w:lastRenderedPageBreak/>
        <w:t>3.4.</w:t>
      </w:r>
      <w:r w:rsidRPr="00B85419">
        <w:rPr>
          <w:bCs/>
        </w:rPr>
        <w:tab/>
      </w:r>
      <w:r w:rsidR="00CC744D" w:rsidRPr="00B85419">
        <w:rPr>
          <w:b/>
          <w:i/>
          <w:iCs/>
        </w:rPr>
        <w:t>Consideration of t</w:t>
      </w:r>
      <w:r w:rsidRPr="00B85419">
        <w:rPr>
          <w:b/>
          <w:i/>
          <w:iCs/>
        </w:rPr>
        <w:t xml:space="preserve">he ability of the applicant to provide adequate service (TWC </w:t>
      </w:r>
      <w:r w:rsidR="00800B84" w:rsidRPr="00B85419">
        <w:rPr>
          <w:b/>
          <w:i/>
          <w:iCs/>
        </w:rPr>
        <w:t xml:space="preserve">                   </w:t>
      </w:r>
      <w:r w:rsidRPr="00B85419">
        <w:rPr>
          <w:b/>
          <w:i/>
          <w:iCs/>
        </w:rPr>
        <w:t>§§ 13.241</w:t>
      </w:r>
      <w:r w:rsidR="00A17355" w:rsidRPr="00B85419">
        <w:rPr>
          <w:b/>
          <w:i/>
          <w:iCs/>
        </w:rPr>
        <w:t xml:space="preserve">(a) and </w:t>
      </w:r>
      <w:r w:rsidRPr="00B85419">
        <w:rPr>
          <w:b/>
          <w:i/>
          <w:iCs/>
        </w:rPr>
        <w:t>(b), 13.246(c)(4)</w:t>
      </w:r>
      <w:r w:rsidR="00A17355" w:rsidRPr="00B85419">
        <w:rPr>
          <w:b/>
          <w:i/>
          <w:iCs/>
        </w:rPr>
        <w:t>; 13.301(b),</w:t>
      </w:r>
      <w:r w:rsidR="00172779" w:rsidRPr="00B85419">
        <w:rPr>
          <w:b/>
          <w:i/>
          <w:iCs/>
        </w:rPr>
        <w:t xml:space="preserve"> </w:t>
      </w:r>
      <w:r w:rsidR="00A17355" w:rsidRPr="00B85419">
        <w:rPr>
          <w:b/>
          <w:i/>
          <w:iCs/>
        </w:rPr>
        <w:t>(e)(2);</w:t>
      </w:r>
      <w:r w:rsidRPr="00B85419">
        <w:rPr>
          <w:b/>
          <w:i/>
          <w:iCs/>
        </w:rPr>
        <w:t xml:space="preserve"> </w:t>
      </w:r>
      <w:r w:rsidRPr="00B85419">
        <w:rPr>
          <w:b/>
          <w:i/>
        </w:rPr>
        <w:t>16 TAC §</w:t>
      </w:r>
      <w:r w:rsidR="00A17355" w:rsidRPr="00B85419">
        <w:rPr>
          <w:b/>
          <w:i/>
        </w:rPr>
        <w:t>§</w:t>
      </w:r>
      <w:r w:rsidRPr="00B85419">
        <w:rPr>
          <w:b/>
          <w:i/>
        </w:rPr>
        <w:t xml:space="preserve"> 24.227</w:t>
      </w:r>
      <w:r w:rsidR="00A17355" w:rsidRPr="00B85419">
        <w:rPr>
          <w:b/>
          <w:i/>
        </w:rPr>
        <w:t xml:space="preserve">(a), </w:t>
      </w:r>
      <w:r w:rsidRPr="00B85419">
        <w:rPr>
          <w:b/>
          <w:i/>
        </w:rPr>
        <w:t>(e)(4)</w:t>
      </w:r>
      <w:r w:rsidR="00A17355" w:rsidRPr="00B85419">
        <w:rPr>
          <w:b/>
          <w:i/>
        </w:rPr>
        <w:t>, 24.239(f), (h)(5)(D)</w:t>
      </w:r>
      <w:r w:rsidRPr="00B85419">
        <w:rPr>
          <w:b/>
          <w:i/>
        </w:rPr>
        <w:t>).</w:t>
      </w:r>
    </w:p>
    <w:p w14:paraId="72922DC9" w14:textId="4E157DF8" w:rsidR="009954DA" w:rsidRPr="009954DA" w:rsidRDefault="00985606" w:rsidP="00EA0D69">
      <w:pPr>
        <w:spacing w:after="240"/>
        <w:ind w:left="360"/>
      </w:pPr>
      <w:r w:rsidRPr="009954DA">
        <w:t>Undine</w:t>
      </w:r>
      <w:r w:rsidR="00E06950" w:rsidRPr="009954DA">
        <w:t xml:space="preserve"> has several TCEQ approved </w:t>
      </w:r>
      <w:r w:rsidR="00B85419" w:rsidRPr="009954DA">
        <w:t>public water systems</w:t>
      </w:r>
      <w:r w:rsidR="00E06950" w:rsidRPr="009954DA">
        <w:t xml:space="preserve">. </w:t>
      </w:r>
      <w:r w:rsidR="007A4A64">
        <w:t xml:space="preserve"> </w:t>
      </w:r>
      <w:r w:rsidRPr="009954DA">
        <w:t>Undine</w:t>
      </w:r>
      <w:r w:rsidR="0064757D" w:rsidRPr="009954DA">
        <w:t xml:space="preserve"> </w:t>
      </w:r>
      <w:r w:rsidR="00B85419" w:rsidRPr="009954DA">
        <w:t>has</w:t>
      </w:r>
      <w:r w:rsidR="00C90F1A" w:rsidRPr="009954DA">
        <w:t xml:space="preserve"> </w:t>
      </w:r>
      <w:r w:rsidR="00B85419" w:rsidRPr="009954DA">
        <w:t>minor violations issued by</w:t>
      </w:r>
      <w:r w:rsidR="00C90F1A" w:rsidRPr="009954DA">
        <w:t xml:space="preserve"> </w:t>
      </w:r>
      <w:r w:rsidR="003B0935" w:rsidRPr="009954DA">
        <w:t xml:space="preserve">TCEQ </w:t>
      </w:r>
      <w:r w:rsidR="00B85419" w:rsidRPr="009954DA">
        <w:t>for some of the public water systems they operate</w:t>
      </w:r>
      <w:r w:rsidR="00C90F1A" w:rsidRPr="009954DA">
        <w:t xml:space="preserve">. </w:t>
      </w:r>
      <w:r w:rsidR="007A4A64">
        <w:t xml:space="preserve"> </w:t>
      </w:r>
      <w:r w:rsidR="009954DA" w:rsidRPr="009954DA">
        <w:t>Many of the systems with violations were transferred from another utility.</w:t>
      </w:r>
      <w:r w:rsidR="007A4A64">
        <w:t xml:space="preserve"> </w:t>
      </w:r>
      <w:r w:rsidR="009954DA" w:rsidRPr="009954DA">
        <w:t xml:space="preserve"> Undine has a compliance agreement in place with the TCEQ to allow them time to resolve these violations. </w:t>
      </w:r>
    </w:p>
    <w:p w14:paraId="19B631BB" w14:textId="46628F05" w:rsidR="00C90F1A" w:rsidRPr="00EA0D69" w:rsidRDefault="00C90F1A" w:rsidP="00EA0D69">
      <w:pPr>
        <w:spacing w:after="240"/>
        <w:ind w:left="360"/>
      </w:pPr>
      <w:r w:rsidRPr="009954DA">
        <w:t xml:space="preserve">No additional construction is necessary for </w:t>
      </w:r>
      <w:r w:rsidR="003B0935" w:rsidRPr="009954DA">
        <w:t>Undine</w:t>
      </w:r>
      <w:r w:rsidRPr="009954DA">
        <w:t xml:space="preserve"> to serve the requested area</w:t>
      </w:r>
      <w:r w:rsidR="009954DA" w:rsidRPr="009954DA">
        <w:t>s</w:t>
      </w:r>
      <w:r w:rsidRPr="009954DA">
        <w:t>.</w:t>
      </w:r>
    </w:p>
    <w:p w14:paraId="7D9E8069" w14:textId="77777777" w:rsidR="00D24180" w:rsidRPr="009954DA" w:rsidRDefault="00D24180" w:rsidP="00EA0D69">
      <w:pPr>
        <w:spacing w:after="240"/>
        <w:ind w:left="900" w:hanging="540"/>
      </w:pPr>
      <w:r w:rsidRPr="009954DA">
        <w:rPr>
          <w:bCs/>
        </w:rPr>
        <w:t>3.5.</w:t>
      </w:r>
      <w:r w:rsidRPr="009954DA">
        <w:rPr>
          <w:bCs/>
        </w:rPr>
        <w:tab/>
      </w:r>
      <w:r w:rsidR="00CC744D" w:rsidRPr="009954DA">
        <w:rPr>
          <w:b/>
          <w:i/>
          <w:iCs/>
        </w:rPr>
        <w:t>The applicant’s d</w:t>
      </w:r>
      <w:r w:rsidRPr="009954DA">
        <w:rPr>
          <w:b/>
          <w:i/>
          <w:iCs/>
        </w:rPr>
        <w:t xml:space="preserve">emonstration </w:t>
      </w:r>
      <w:r w:rsidRPr="009954DA">
        <w:rPr>
          <w:b/>
          <w:i/>
        </w:rPr>
        <w:t>that regionalization or consolidation with another retail public utility is not economically feasible when construction of a physically separate water or sewer system is required to provide service to the requested area</w:t>
      </w:r>
      <w:r w:rsidRPr="009954DA">
        <w:t>. (</w:t>
      </w:r>
      <w:r w:rsidRPr="009954DA">
        <w:rPr>
          <w:b/>
          <w:i/>
          <w:iCs/>
        </w:rPr>
        <w:t>TWC §</w:t>
      </w:r>
      <w:r w:rsidR="00315848" w:rsidRPr="009954DA">
        <w:rPr>
          <w:b/>
          <w:i/>
          <w:iCs/>
        </w:rPr>
        <w:t xml:space="preserve"> </w:t>
      </w:r>
      <w:r w:rsidRPr="009954DA">
        <w:rPr>
          <w:b/>
          <w:i/>
          <w:iCs/>
        </w:rPr>
        <w:t>13.241(d)</w:t>
      </w:r>
      <w:r w:rsidR="00A17355" w:rsidRPr="009954DA">
        <w:rPr>
          <w:b/>
          <w:i/>
          <w:iCs/>
        </w:rPr>
        <w:t>;</w:t>
      </w:r>
      <w:r w:rsidRPr="009954DA">
        <w:rPr>
          <w:b/>
          <w:i/>
          <w:iCs/>
        </w:rPr>
        <w:t xml:space="preserve"> </w:t>
      </w:r>
      <w:r w:rsidRPr="009954DA">
        <w:rPr>
          <w:b/>
          <w:i/>
        </w:rPr>
        <w:t>16 TAC § 24.227(b)).</w:t>
      </w:r>
    </w:p>
    <w:p w14:paraId="5FDD8336" w14:textId="2A9C39CF" w:rsidR="00C90F1A" w:rsidRPr="00EA0D69" w:rsidRDefault="00A17355" w:rsidP="00EA0D69">
      <w:pPr>
        <w:spacing w:after="240"/>
        <w:ind w:left="360"/>
      </w:pPr>
      <w:r w:rsidRPr="009954DA">
        <w:t xml:space="preserve">The </w:t>
      </w:r>
      <w:r w:rsidR="00C90F1A" w:rsidRPr="009954DA">
        <w:t>construction</w:t>
      </w:r>
      <w:r w:rsidRPr="009954DA">
        <w:t xml:space="preserve"> of a physically separate system</w:t>
      </w:r>
      <w:r w:rsidR="00C90F1A" w:rsidRPr="009954DA">
        <w:t xml:space="preserve"> is </w:t>
      </w:r>
      <w:r w:rsidRPr="009954DA">
        <w:t xml:space="preserve">not </w:t>
      </w:r>
      <w:r w:rsidR="00C90F1A" w:rsidRPr="009954DA">
        <w:t xml:space="preserve">necessary for </w:t>
      </w:r>
      <w:r w:rsidR="003B0935" w:rsidRPr="009954DA">
        <w:t>Undine</w:t>
      </w:r>
      <w:r w:rsidR="00C90F1A" w:rsidRPr="009954DA">
        <w:t xml:space="preserve"> to serve the requested area</w:t>
      </w:r>
      <w:r w:rsidR="009954DA" w:rsidRPr="009954DA">
        <w:t>s</w:t>
      </w:r>
      <w:r w:rsidR="00C90F1A" w:rsidRPr="009954DA">
        <w:t>.</w:t>
      </w:r>
      <w:r w:rsidRPr="009954DA">
        <w:t xml:space="preserve"> </w:t>
      </w:r>
      <w:r w:rsidR="007A4A64">
        <w:t xml:space="preserve"> </w:t>
      </w:r>
      <w:r w:rsidRPr="009954DA">
        <w:t>Therefore, concerns of regionalization or consolidation</w:t>
      </w:r>
      <w:r w:rsidR="003B0935" w:rsidRPr="009954DA">
        <w:t xml:space="preserve"> with another entity</w:t>
      </w:r>
      <w:r w:rsidRPr="009954DA">
        <w:t xml:space="preserve"> do not apply.</w:t>
      </w:r>
      <w:r w:rsidR="00C90F1A" w:rsidRPr="009954DA">
        <w:t xml:space="preserve"> </w:t>
      </w:r>
    </w:p>
    <w:p w14:paraId="4FFF932C" w14:textId="77777777" w:rsidR="00C90F1A" w:rsidRPr="009954DA" w:rsidRDefault="00D24180" w:rsidP="00EA0D69">
      <w:pPr>
        <w:spacing w:after="240"/>
        <w:ind w:left="900" w:hanging="540"/>
        <w:rPr>
          <w:color w:val="000000" w:themeColor="text1"/>
        </w:rPr>
      </w:pPr>
      <w:r w:rsidRPr="009954DA">
        <w:rPr>
          <w:bCs/>
        </w:rPr>
        <w:t>3.6</w:t>
      </w:r>
      <w:r w:rsidRPr="009954DA">
        <w:rPr>
          <w:bCs/>
        </w:rPr>
        <w:tab/>
      </w:r>
      <w:r w:rsidR="00CC744D" w:rsidRPr="009954DA">
        <w:rPr>
          <w:b/>
          <w:i/>
          <w:iCs/>
        </w:rPr>
        <w:t>Consideration of the f</w:t>
      </w:r>
      <w:r w:rsidRPr="009954DA">
        <w:rPr>
          <w:b/>
          <w:i/>
          <w:iCs/>
        </w:rPr>
        <w:t>easibility of obtaining service from an adjacent retail public utility (TWC §</w:t>
      </w:r>
      <w:r w:rsidR="00315848" w:rsidRPr="009954DA">
        <w:rPr>
          <w:b/>
          <w:i/>
          <w:iCs/>
        </w:rPr>
        <w:t xml:space="preserve"> </w:t>
      </w:r>
      <w:r w:rsidRPr="009954DA">
        <w:rPr>
          <w:b/>
          <w:i/>
          <w:iCs/>
        </w:rPr>
        <w:t>13.246(c)(5)</w:t>
      </w:r>
      <w:r w:rsidR="00A17355" w:rsidRPr="009954DA">
        <w:rPr>
          <w:b/>
          <w:i/>
          <w:iCs/>
        </w:rPr>
        <w:t>;</w:t>
      </w:r>
      <w:r w:rsidRPr="009954DA">
        <w:rPr>
          <w:b/>
          <w:i/>
          <w:iCs/>
        </w:rPr>
        <w:t xml:space="preserve"> </w:t>
      </w:r>
      <w:r w:rsidRPr="009954DA">
        <w:rPr>
          <w:b/>
          <w:i/>
        </w:rPr>
        <w:t>16 TAC §</w:t>
      </w:r>
      <w:r w:rsidR="00A17355" w:rsidRPr="009954DA">
        <w:rPr>
          <w:b/>
          <w:i/>
        </w:rPr>
        <w:t>§</w:t>
      </w:r>
      <w:r w:rsidRPr="009954DA">
        <w:rPr>
          <w:b/>
          <w:i/>
        </w:rPr>
        <w:t xml:space="preserve"> 24.227(e)(5)</w:t>
      </w:r>
      <w:r w:rsidR="00A17355" w:rsidRPr="009954DA">
        <w:rPr>
          <w:b/>
          <w:i/>
        </w:rPr>
        <w:t>, 24.239(h)(5)(E)</w:t>
      </w:r>
      <w:r w:rsidRPr="009954DA">
        <w:rPr>
          <w:b/>
          <w:i/>
        </w:rPr>
        <w:t>).</w:t>
      </w:r>
      <w:r w:rsidR="00C90F1A" w:rsidRPr="009954DA">
        <w:rPr>
          <w:iCs/>
        </w:rPr>
        <w:t xml:space="preserve">  </w:t>
      </w:r>
      <w:r w:rsidR="00C90F1A" w:rsidRPr="009954DA">
        <w:rPr>
          <w:color w:val="000000" w:themeColor="text1"/>
        </w:rPr>
        <w:t xml:space="preserve"> </w:t>
      </w:r>
    </w:p>
    <w:p w14:paraId="7ED53819" w14:textId="059E0641" w:rsidR="00C90F1A" w:rsidRPr="00EA0D69" w:rsidRDefault="007F14E4" w:rsidP="00EA0D69">
      <w:pPr>
        <w:spacing w:after="240"/>
        <w:ind w:left="360"/>
        <w:rPr>
          <w:szCs w:val="24"/>
        </w:rPr>
      </w:pPr>
      <w:proofErr w:type="spellStart"/>
      <w:r w:rsidRPr="009954DA">
        <w:t>Nerro</w:t>
      </w:r>
      <w:proofErr w:type="spellEnd"/>
      <w:r w:rsidR="00C90F1A" w:rsidRPr="009954DA">
        <w:t xml:space="preserve"> is currently serving customers and has sufficient capacity</w:t>
      </w:r>
      <w:r w:rsidR="007A17DC" w:rsidRPr="009954DA">
        <w:t>.</w:t>
      </w:r>
      <w:r w:rsidR="00C90F1A" w:rsidRPr="009954DA">
        <w:t xml:space="preserve"> </w:t>
      </w:r>
      <w:bookmarkStart w:id="5" w:name="_Hlk55213057"/>
      <w:r w:rsidR="007A4A64">
        <w:t xml:space="preserve"> </w:t>
      </w:r>
      <w:r w:rsidR="007A17DC" w:rsidRPr="009954DA">
        <w:rPr>
          <w:szCs w:val="24"/>
        </w:rPr>
        <w:t xml:space="preserve">Obtaining service from an adjacent retail public utility would likely increase costs to customers because new facilities will need to be constructed. </w:t>
      </w:r>
      <w:r w:rsidR="007A4A64">
        <w:rPr>
          <w:szCs w:val="24"/>
        </w:rPr>
        <w:t xml:space="preserve"> </w:t>
      </w:r>
      <w:r w:rsidR="007A17DC" w:rsidRPr="009954DA">
        <w:rPr>
          <w:szCs w:val="24"/>
        </w:rPr>
        <w:t xml:space="preserve">At the minimum, an interconnect would need to be installed </w:t>
      </w:r>
      <w:proofErr w:type="gramStart"/>
      <w:r w:rsidR="007A17DC" w:rsidRPr="009954DA">
        <w:rPr>
          <w:szCs w:val="24"/>
        </w:rPr>
        <w:t>in order to</w:t>
      </w:r>
      <w:proofErr w:type="gramEnd"/>
      <w:r w:rsidR="007A17DC" w:rsidRPr="009954DA">
        <w:rPr>
          <w:szCs w:val="24"/>
        </w:rPr>
        <w:t xml:space="preserve"> connect to a neighboring retail public utility.</w:t>
      </w:r>
      <w:r w:rsidR="007A4A64">
        <w:rPr>
          <w:szCs w:val="24"/>
        </w:rPr>
        <w:t xml:space="preserve"> </w:t>
      </w:r>
      <w:r w:rsidR="007A17DC" w:rsidRPr="009954DA">
        <w:rPr>
          <w:szCs w:val="24"/>
        </w:rPr>
        <w:t xml:space="preserve"> Therefore, it is not feasible to obtain service from an adjacent retail public utility.</w:t>
      </w:r>
      <w:bookmarkEnd w:id="5"/>
    </w:p>
    <w:p w14:paraId="54D61AE1" w14:textId="77777777" w:rsidR="00D24180" w:rsidRPr="009954DA" w:rsidRDefault="00D24180" w:rsidP="00EA0D69">
      <w:pPr>
        <w:spacing w:after="240"/>
        <w:ind w:left="900" w:hanging="540"/>
        <w:rPr>
          <w:b/>
          <w:i/>
        </w:rPr>
      </w:pPr>
      <w:r w:rsidRPr="009954DA">
        <w:rPr>
          <w:bCs/>
          <w:iCs/>
        </w:rPr>
        <w:t>3.7.</w:t>
      </w:r>
      <w:r w:rsidRPr="009954DA">
        <w:rPr>
          <w:bCs/>
          <w:iCs/>
        </w:rPr>
        <w:tab/>
      </w:r>
      <w:r w:rsidR="00CC744D" w:rsidRPr="009954DA">
        <w:rPr>
          <w:b/>
          <w:i/>
          <w:iCs/>
        </w:rPr>
        <w:t xml:space="preserve">Consideration of the </w:t>
      </w:r>
      <w:r w:rsidR="00CC744D" w:rsidRPr="009954DA">
        <w:rPr>
          <w:b/>
          <w:i/>
        </w:rPr>
        <w:t>f</w:t>
      </w:r>
      <w:r w:rsidRPr="009954DA">
        <w:rPr>
          <w:b/>
          <w:i/>
        </w:rPr>
        <w:t>inancial ability of the applicant to pay for facilities necessary to provide continuous and adequate service (TWC §</w:t>
      </w:r>
      <w:r w:rsidR="00D711A7" w:rsidRPr="009954DA">
        <w:rPr>
          <w:b/>
          <w:i/>
        </w:rPr>
        <w:t>§</w:t>
      </w:r>
      <w:r w:rsidRPr="009954DA">
        <w:rPr>
          <w:b/>
          <w:i/>
        </w:rPr>
        <w:t xml:space="preserve"> 13.246(c)(6)</w:t>
      </w:r>
      <w:r w:rsidR="0014070F" w:rsidRPr="009954DA">
        <w:rPr>
          <w:b/>
          <w:i/>
        </w:rPr>
        <w:t>, 13.301(b);</w:t>
      </w:r>
      <w:r w:rsidRPr="009954DA">
        <w:rPr>
          <w:b/>
          <w:i/>
        </w:rPr>
        <w:t xml:space="preserve"> 16 TAC §</w:t>
      </w:r>
      <w:r w:rsidR="0001100F" w:rsidRPr="009954DA">
        <w:rPr>
          <w:b/>
          <w:i/>
        </w:rPr>
        <w:t>§</w:t>
      </w:r>
      <w:r w:rsidRPr="009954DA">
        <w:rPr>
          <w:b/>
          <w:i/>
        </w:rPr>
        <w:t xml:space="preserve"> 24.227</w:t>
      </w:r>
      <w:r w:rsidR="0014070F" w:rsidRPr="009954DA">
        <w:rPr>
          <w:b/>
          <w:i/>
        </w:rPr>
        <w:t xml:space="preserve">(a), </w:t>
      </w:r>
      <w:r w:rsidRPr="009954DA">
        <w:rPr>
          <w:b/>
          <w:i/>
        </w:rPr>
        <w:t>(e)(6)</w:t>
      </w:r>
      <w:r w:rsidR="0014070F" w:rsidRPr="009954DA">
        <w:rPr>
          <w:b/>
          <w:i/>
        </w:rPr>
        <w:t xml:space="preserve">, </w:t>
      </w:r>
      <w:r w:rsidR="0001100F" w:rsidRPr="009954DA">
        <w:rPr>
          <w:b/>
          <w:i/>
        </w:rPr>
        <w:t>24.11(e)</w:t>
      </w:r>
      <w:r w:rsidR="0014070F" w:rsidRPr="009954DA">
        <w:rPr>
          <w:b/>
          <w:i/>
        </w:rPr>
        <w:t>, 24.239(f</w:t>
      </w:r>
      <w:proofErr w:type="gramStart"/>
      <w:r w:rsidR="0014070F" w:rsidRPr="009954DA">
        <w:rPr>
          <w:b/>
          <w:i/>
        </w:rPr>
        <w:t>),(</w:t>
      </w:r>
      <w:proofErr w:type="gramEnd"/>
      <w:r w:rsidR="0014070F" w:rsidRPr="009954DA">
        <w:rPr>
          <w:b/>
          <w:i/>
        </w:rPr>
        <w:t>h)(5)(F)</w:t>
      </w:r>
      <w:r w:rsidR="0001100F" w:rsidRPr="009954DA">
        <w:rPr>
          <w:b/>
          <w:i/>
        </w:rPr>
        <w:t>)</w:t>
      </w:r>
      <w:r w:rsidRPr="009954DA">
        <w:rPr>
          <w:b/>
          <w:i/>
        </w:rPr>
        <w:t>.</w:t>
      </w:r>
    </w:p>
    <w:p w14:paraId="7ACB74CF" w14:textId="2FE9778D" w:rsidR="00904083" w:rsidRPr="00EA0D69" w:rsidRDefault="00F22E62" w:rsidP="00EA0D69">
      <w:pPr>
        <w:pStyle w:val="BodyText"/>
        <w:spacing w:after="240"/>
        <w:ind w:left="360"/>
        <w:jc w:val="both"/>
        <w:rPr>
          <w:rFonts w:cs="Times New Roman"/>
          <w:color w:val="000000" w:themeColor="text1"/>
        </w:rPr>
      </w:pPr>
      <w:r w:rsidRPr="009954DA">
        <w:rPr>
          <w:rStyle w:val="Strong"/>
          <w:rFonts w:eastAsiaTheme="majorEastAsia" w:cs="Times New Roman"/>
          <w:b w:val="0"/>
          <w:bCs w:val="0"/>
        </w:rPr>
        <w:t>Fred Bednarski, III</w:t>
      </w:r>
      <w:r w:rsidR="00904083" w:rsidRPr="009954DA">
        <w:rPr>
          <w:rFonts w:cs="Times New Roman"/>
          <w:b/>
          <w:bCs/>
        </w:rPr>
        <w:t>,</w:t>
      </w:r>
      <w:r w:rsidR="00904083" w:rsidRPr="009954DA">
        <w:rPr>
          <w:rFonts w:cs="Times New Roman"/>
        </w:rPr>
        <w:t xml:space="preserve"> Financial </w:t>
      </w:r>
      <w:r w:rsidR="00904083" w:rsidRPr="009954DA">
        <w:rPr>
          <w:rFonts w:cs="Times New Roman"/>
          <w:color w:val="000000" w:themeColor="text1"/>
        </w:rPr>
        <w:t>Analyst in the Rate Regulation Division, provide</w:t>
      </w:r>
      <w:r w:rsidR="009954DA" w:rsidRPr="009954DA">
        <w:rPr>
          <w:rFonts w:cs="Times New Roman"/>
          <w:color w:val="000000" w:themeColor="text1"/>
        </w:rPr>
        <w:t>d</w:t>
      </w:r>
      <w:r w:rsidR="00904083" w:rsidRPr="009954DA">
        <w:rPr>
          <w:rFonts w:cs="Times New Roman"/>
          <w:color w:val="000000" w:themeColor="text1"/>
        </w:rPr>
        <w:t xml:space="preserve"> the following analysis.</w:t>
      </w:r>
    </w:p>
    <w:p w14:paraId="66732164" w14:textId="614BB19B" w:rsidR="00F22E62" w:rsidRPr="005B0787" w:rsidRDefault="00F22E62" w:rsidP="00EA0D69">
      <w:pPr>
        <w:pStyle w:val="BodyText"/>
        <w:spacing w:after="240"/>
        <w:ind w:left="360"/>
        <w:jc w:val="both"/>
        <w:rPr>
          <w:rFonts w:cs="Times New Roman"/>
        </w:rPr>
      </w:pPr>
      <w:r w:rsidRPr="005B0787">
        <w:rPr>
          <w:rFonts w:cs="Times New Roman"/>
        </w:rPr>
        <w:t xml:space="preserve">Undine demonstrates adequate financial and managerial capability to provide continuous and adequate service to the areas subject to this application. </w:t>
      </w:r>
      <w:r w:rsidR="007A4A64" w:rsidRPr="005B0787">
        <w:rPr>
          <w:rFonts w:cs="Times New Roman"/>
        </w:rPr>
        <w:t xml:space="preserve"> </w:t>
      </w:r>
      <w:r w:rsidRPr="005B0787">
        <w:rPr>
          <w:rFonts w:cs="Times New Roman"/>
        </w:rPr>
        <w:t xml:space="preserve">These conclusions are based on information provided by Undine before the date of this memorandum and may not reflect any changes in Undine’s status after this review.  </w:t>
      </w:r>
    </w:p>
    <w:p w14:paraId="4B928FF4" w14:textId="3484AF73" w:rsidR="00F22E62" w:rsidRPr="005B0787" w:rsidRDefault="00F22E62" w:rsidP="00EA0D69">
      <w:pPr>
        <w:spacing w:after="240"/>
        <w:ind w:left="360"/>
        <w:rPr>
          <w:szCs w:val="24"/>
        </w:rPr>
      </w:pPr>
      <w:r w:rsidRPr="005B0787">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 24.11. </w:t>
      </w:r>
      <w:r w:rsidR="007A4A64" w:rsidRPr="005B0787">
        <w:rPr>
          <w:szCs w:val="24"/>
        </w:rPr>
        <w:t xml:space="preserve"> </w:t>
      </w:r>
      <w:r w:rsidRPr="005B0787">
        <w:rPr>
          <w:szCs w:val="24"/>
        </w:rPr>
        <w:t xml:space="preserve">Undine must demonstrate that it meets one of the five leverage tests under 16 TAC § 24.11(e)(2) as well as an operations test under 16 TAC § 24.11(e)(3). </w:t>
      </w:r>
    </w:p>
    <w:p w14:paraId="619EEA1B" w14:textId="1BFED17E" w:rsidR="000F4358" w:rsidRPr="005B0787" w:rsidRDefault="000F4358" w:rsidP="005B0787">
      <w:pPr>
        <w:pStyle w:val="BodyText"/>
        <w:keepNext/>
        <w:spacing w:after="240"/>
        <w:ind w:firstLine="360"/>
        <w:jc w:val="both"/>
        <w:rPr>
          <w:rFonts w:eastAsia="Calibri" w:cs="Times New Roman"/>
          <w:i/>
          <w:iCs/>
          <w:color w:val="000000"/>
        </w:rPr>
      </w:pPr>
      <w:r w:rsidRPr="005B0787">
        <w:rPr>
          <w:rFonts w:eastAsia="Calibri" w:cs="Times New Roman"/>
          <w:i/>
          <w:iCs/>
          <w:color w:val="000000"/>
        </w:rPr>
        <w:lastRenderedPageBreak/>
        <w:t>Leverage test</w:t>
      </w:r>
    </w:p>
    <w:p w14:paraId="628F2D0C" w14:textId="77777777" w:rsidR="005B0787" w:rsidRPr="00E649AA" w:rsidRDefault="005B0787" w:rsidP="005B0787">
      <w:pPr>
        <w:pStyle w:val="BodyText"/>
        <w:spacing w:after="240"/>
        <w:ind w:left="360"/>
        <w:jc w:val="both"/>
        <w:rPr>
          <w:rFonts w:eastAsia="Calibri" w:cs="Times New Roman"/>
        </w:rPr>
      </w:pPr>
      <w:r>
        <w:rPr>
          <w:rFonts w:eastAsia="Calibri" w:cs="Times New Roman"/>
        </w:rPr>
        <w:t xml:space="preserve">Undine Group, </w:t>
      </w:r>
      <w:proofErr w:type="gramStart"/>
      <w:r>
        <w:rPr>
          <w:rFonts w:eastAsia="Calibri" w:cs="Times New Roman"/>
        </w:rPr>
        <w:t>LLC</w:t>
      </w:r>
      <w:proofErr w:type="gramEnd"/>
      <w:r>
        <w:rPr>
          <w:rFonts w:eastAsia="Calibri" w:cs="Times New Roman"/>
        </w:rPr>
        <w:t xml:space="preserve"> and Subsidiaries’ (Undine Group),</w:t>
      </w:r>
      <w:r w:rsidRPr="00630EEB">
        <w:rPr>
          <w:rFonts w:eastAsia="Calibri" w:cs="Times New Roman"/>
        </w:rPr>
        <w:t xml:space="preserve"> financial </w:t>
      </w:r>
      <w:r w:rsidRPr="009A0254">
        <w:rPr>
          <w:rFonts w:eastAsia="Calibri" w:cs="Times New Roman"/>
        </w:rPr>
        <w:t>statements ending</w:t>
      </w:r>
      <w:r>
        <w:rPr>
          <w:rFonts w:eastAsia="Calibri" w:cs="Times New Roman"/>
        </w:rPr>
        <w:t xml:space="preserve"> December 31, 2019</w:t>
      </w:r>
      <w:r w:rsidRPr="009A0254">
        <w:rPr>
          <w:rFonts w:eastAsia="Calibri" w:cs="Times New Roman"/>
        </w:rPr>
        <w:t xml:space="preserve">.  </w:t>
      </w:r>
      <w:r w:rsidRPr="006D5E7C">
        <w:rPr>
          <w:rFonts w:eastAsia="Calibri" w:cs="Times New Roman"/>
        </w:rPr>
        <w:t>Undine Group’s financial statements</w:t>
      </w:r>
      <w:r w:rsidRPr="00CC20B7">
        <w:rPr>
          <w:rFonts w:eastAsia="Calibri" w:cs="Times New Roman"/>
        </w:rPr>
        <w:t>, provided in confidential Attachment FB-1, report a debt-to-equity ratio of 0.</w:t>
      </w:r>
      <w:r>
        <w:rPr>
          <w:rFonts w:eastAsia="Calibri" w:cs="Times New Roman"/>
        </w:rPr>
        <w:t>29</w:t>
      </w:r>
      <w:r w:rsidRPr="00CC20B7">
        <w:rPr>
          <w:rFonts w:eastAsia="Calibri" w:cs="Times New Roman"/>
        </w:rPr>
        <w:t xml:space="preserve">.  Because the ratio is less than 1.0, </w:t>
      </w:r>
      <w:r>
        <w:rPr>
          <w:rFonts w:eastAsia="Calibri" w:cs="Times New Roman"/>
        </w:rPr>
        <w:t>Undine Group</w:t>
      </w:r>
      <w:r w:rsidRPr="00CC20B7">
        <w:rPr>
          <w:rFonts w:eastAsia="Calibri" w:cs="Times New Roman"/>
        </w:rPr>
        <w:t xml:space="preserve"> meets the test specified in 16 TAC § 24.11(e)(2)(A).  </w:t>
      </w:r>
      <w:r>
        <w:rPr>
          <w:rFonts w:eastAsia="Calibri" w:cs="Times New Roman"/>
        </w:rPr>
        <w:t>Undine Group</w:t>
      </w:r>
      <w:r w:rsidRPr="00CC20B7">
        <w:rPr>
          <w:rFonts w:eastAsia="Calibri" w:cs="Times New Roman"/>
        </w:rPr>
        <w:t xml:space="preserve"> is also capable, available, and willing to cover temporary cash shortages.  Therefore, </w:t>
      </w:r>
      <w:r>
        <w:rPr>
          <w:rFonts w:eastAsia="Calibri" w:cs="Times New Roman"/>
        </w:rPr>
        <w:t>Undine</w:t>
      </w:r>
      <w:r w:rsidRPr="00CC20B7">
        <w:rPr>
          <w:rFonts w:eastAsia="Calibri" w:cs="Times New Roman"/>
        </w:rPr>
        <w:t xml:space="preserve"> meets the test specified in 16 TAC § 24.11(e)(2)(E).  </w:t>
      </w:r>
    </w:p>
    <w:p w14:paraId="1C249355" w14:textId="7EFD3727" w:rsidR="000F4358" w:rsidRPr="005B0787" w:rsidRDefault="000F4358" w:rsidP="00EA0D69">
      <w:pPr>
        <w:pStyle w:val="BodyText"/>
        <w:spacing w:after="240"/>
        <w:ind w:firstLine="360"/>
        <w:jc w:val="both"/>
        <w:rPr>
          <w:rFonts w:eastAsia="Calibri" w:cs="Times New Roman"/>
          <w:i/>
          <w:iCs/>
        </w:rPr>
      </w:pPr>
      <w:r w:rsidRPr="005B0787">
        <w:rPr>
          <w:rFonts w:eastAsia="Calibri" w:cs="Times New Roman"/>
          <w:i/>
          <w:iCs/>
        </w:rPr>
        <w:t>Operations test</w:t>
      </w:r>
    </w:p>
    <w:p w14:paraId="6B56BA53" w14:textId="77777777" w:rsidR="005B0787" w:rsidRDefault="005B0787" w:rsidP="005B0787">
      <w:pPr>
        <w:ind w:left="360"/>
        <w:rPr>
          <w:rFonts w:eastAsia="Calibri"/>
          <w:szCs w:val="24"/>
        </w:rPr>
      </w:pPr>
      <w:r w:rsidRPr="00630EEB">
        <w:rPr>
          <w:rFonts w:eastAsia="Calibri"/>
          <w:szCs w:val="24"/>
        </w:rPr>
        <w:t xml:space="preserve">An owner or operator must demonstrate sufficient available cash to cover </w:t>
      </w:r>
      <w:r>
        <w:rPr>
          <w:rFonts w:eastAsia="Calibri"/>
          <w:szCs w:val="24"/>
        </w:rPr>
        <w:t>projected cash shortages</w:t>
      </w:r>
      <w:r w:rsidRPr="00630EEB">
        <w:rPr>
          <w:rFonts w:eastAsia="Calibri"/>
          <w:szCs w:val="24"/>
        </w:rPr>
        <w:t xml:space="preserve"> </w:t>
      </w:r>
      <w:r>
        <w:rPr>
          <w:rFonts w:eastAsia="Calibri"/>
          <w:szCs w:val="24"/>
        </w:rPr>
        <w:t>for operations and maintenance expense</w:t>
      </w:r>
      <w:r w:rsidRPr="00630EEB">
        <w:rPr>
          <w:rFonts w:eastAsia="Calibri"/>
          <w:szCs w:val="24"/>
        </w:rPr>
        <w:t xml:space="preserve"> during the first five years of operations, as required by 16 TAC § 24.11(e)(3). </w:t>
      </w:r>
    </w:p>
    <w:p w14:paraId="7936F623" w14:textId="77777777" w:rsidR="005B0787" w:rsidRDefault="005B0787" w:rsidP="005B0787">
      <w:pPr>
        <w:rPr>
          <w:rFonts w:eastAsia="Calibri"/>
          <w:szCs w:val="24"/>
        </w:rPr>
      </w:pPr>
    </w:p>
    <w:p w14:paraId="4C8DA3CF" w14:textId="77777777" w:rsidR="005B0787" w:rsidRPr="00E649AA" w:rsidRDefault="005B0787" w:rsidP="005B0787">
      <w:pPr>
        <w:spacing w:after="240"/>
        <w:ind w:left="360"/>
        <w:rPr>
          <w:szCs w:val="24"/>
        </w:rPr>
      </w:pPr>
      <w:r>
        <w:rPr>
          <w:rFonts w:eastAsia="Calibri"/>
          <w:szCs w:val="24"/>
        </w:rPr>
        <w:t>Undine</w:t>
      </w:r>
      <w:r w:rsidRPr="00E649AA">
        <w:rPr>
          <w:rFonts w:eastAsia="Calibri"/>
          <w:szCs w:val="24"/>
        </w:rPr>
        <w:t>’s financial projections show that there are no projected shortages to cover</w:t>
      </w:r>
      <w:r>
        <w:rPr>
          <w:szCs w:val="24"/>
        </w:rPr>
        <w:t xml:space="preserve">.  </w:t>
      </w:r>
      <w:r w:rsidRPr="00630EEB">
        <w:rPr>
          <w:szCs w:val="24"/>
        </w:rPr>
        <w:t>N</w:t>
      </w:r>
      <w:r w:rsidRPr="00630EEB">
        <w:rPr>
          <w:rFonts w:eastAsia="Calibri"/>
          <w:szCs w:val="24"/>
        </w:rPr>
        <w:t>o capital improvements are needed to provide continuous and adequate service to the requested area</w:t>
      </w:r>
      <w:r w:rsidRPr="00BD259A">
        <w:rPr>
          <w:rFonts w:eastAsia="Calibri"/>
          <w:b/>
          <w:bCs/>
          <w:szCs w:val="24"/>
        </w:rPr>
        <w:t>.</w:t>
      </w:r>
      <w:r w:rsidRPr="00630EEB">
        <w:rPr>
          <w:rFonts w:eastAsia="Calibri"/>
          <w:szCs w:val="24"/>
        </w:rPr>
        <w:t xml:space="preserve">  Sufficient cash and net </w:t>
      </w:r>
      <w:r>
        <w:rPr>
          <w:rFonts w:eastAsia="Calibri"/>
          <w:szCs w:val="24"/>
        </w:rPr>
        <w:t xml:space="preserve">operating </w:t>
      </w:r>
      <w:r w:rsidRPr="00630EEB">
        <w:rPr>
          <w:rFonts w:eastAsia="Calibri"/>
          <w:szCs w:val="24"/>
        </w:rPr>
        <w:t xml:space="preserve">income available to cover possible future shortages provide an indication of financial stability and financial and managerial capability. </w:t>
      </w:r>
      <w:r>
        <w:rPr>
          <w:rFonts w:eastAsia="Calibri"/>
          <w:szCs w:val="24"/>
        </w:rPr>
        <w:t xml:space="preserve"> </w:t>
      </w:r>
      <w:r w:rsidRPr="00630EEB">
        <w:rPr>
          <w:rFonts w:eastAsia="Calibri"/>
          <w:szCs w:val="24"/>
        </w:rPr>
        <w:t xml:space="preserve">Therefore, </w:t>
      </w:r>
      <w:r>
        <w:rPr>
          <w:rFonts w:eastAsia="Calibri"/>
          <w:szCs w:val="24"/>
        </w:rPr>
        <w:t>Undine</w:t>
      </w:r>
      <w:r w:rsidRPr="00630EEB">
        <w:rPr>
          <w:rFonts w:eastAsia="Calibri"/>
          <w:szCs w:val="24"/>
        </w:rPr>
        <w:t xml:space="preserve"> meets the operations test</w:t>
      </w:r>
      <w:r>
        <w:rPr>
          <w:rFonts w:eastAsia="Calibri"/>
          <w:szCs w:val="24"/>
        </w:rPr>
        <w:t xml:space="preserve"> specified in </w:t>
      </w:r>
      <w:r w:rsidRPr="00E2322C">
        <w:rPr>
          <w:rFonts w:eastAsia="Calibri"/>
          <w:szCs w:val="24"/>
        </w:rPr>
        <w:t xml:space="preserve">16 </w:t>
      </w:r>
      <w:r w:rsidRPr="00401DCB">
        <w:rPr>
          <w:rFonts w:eastAsia="Calibri"/>
          <w:szCs w:val="24"/>
        </w:rPr>
        <w:t>TAC § 24.11(e)(3).</w:t>
      </w:r>
      <w:r w:rsidRPr="00630EEB">
        <w:rPr>
          <w:rFonts w:eastAsia="Calibri"/>
          <w:szCs w:val="24"/>
        </w:rPr>
        <w:t xml:space="preserve">  </w:t>
      </w:r>
    </w:p>
    <w:p w14:paraId="17176257" w14:textId="77777777" w:rsidR="00D24180" w:rsidRPr="009954DA" w:rsidRDefault="00D24180" w:rsidP="00EA0D69">
      <w:pPr>
        <w:spacing w:after="240"/>
        <w:ind w:left="900" w:hanging="540"/>
        <w:rPr>
          <w:rFonts w:eastAsiaTheme="minorHAnsi"/>
        </w:rPr>
      </w:pPr>
      <w:r w:rsidRPr="009954DA">
        <w:rPr>
          <w:bCs/>
          <w:iCs/>
        </w:rPr>
        <w:t>3.8.</w:t>
      </w:r>
      <w:r w:rsidRPr="009954DA">
        <w:rPr>
          <w:bCs/>
          <w:iCs/>
        </w:rPr>
        <w:tab/>
      </w:r>
      <w:r w:rsidR="00CC744D" w:rsidRPr="009954DA">
        <w:rPr>
          <w:b/>
          <w:i/>
        </w:rPr>
        <w:t>Requirement of the applicant to provide</w:t>
      </w:r>
      <w:r w:rsidRPr="009954DA">
        <w:rPr>
          <w:b/>
          <w:i/>
        </w:rPr>
        <w:t xml:space="preserve"> a bond or other financial assurance in a form and amount specified by the Commission to ensure that continuous and adequate utility service is provided (TWC §</w:t>
      </w:r>
      <w:r w:rsidR="00B24BC1" w:rsidRPr="009954DA">
        <w:rPr>
          <w:b/>
          <w:i/>
        </w:rPr>
        <w:t>§</w:t>
      </w:r>
      <w:r w:rsidRPr="009954DA">
        <w:rPr>
          <w:b/>
          <w:i/>
        </w:rPr>
        <w:t xml:space="preserve"> 13.246(d)</w:t>
      </w:r>
      <w:r w:rsidR="00B24BC1" w:rsidRPr="009954DA">
        <w:rPr>
          <w:b/>
          <w:i/>
        </w:rPr>
        <w:t>, 13.301(c);</w:t>
      </w:r>
      <w:r w:rsidRPr="009954DA">
        <w:rPr>
          <w:b/>
          <w:i/>
        </w:rPr>
        <w:t xml:space="preserve"> 16 TAC </w:t>
      </w:r>
      <w:r w:rsidR="00800B84" w:rsidRPr="009954DA">
        <w:rPr>
          <w:b/>
          <w:i/>
        </w:rPr>
        <w:t xml:space="preserve">                        </w:t>
      </w:r>
      <w:r w:rsidRPr="009954DA">
        <w:rPr>
          <w:b/>
          <w:i/>
        </w:rPr>
        <w:t>§</w:t>
      </w:r>
      <w:r w:rsidR="00B24BC1" w:rsidRPr="009954DA">
        <w:rPr>
          <w:b/>
          <w:i/>
        </w:rPr>
        <w:t>§</w:t>
      </w:r>
      <w:r w:rsidRPr="009954DA">
        <w:rPr>
          <w:b/>
          <w:i/>
        </w:rPr>
        <w:t xml:space="preserve"> 24.227(f)</w:t>
      </w:r>
      <w:r w:rsidR="00B24BC1" w:rsidRPr="009954DA">
        <w:rPr>
          <w:b/>
          <w:i/>
        </w:rPr>
        <w:t>, 24.239(f)</w:t>
      </w:r>
      <w:r w:rsidRPr="009954DA">
        <w:rPr>
          <w:b/>
          <w:i/>
        </w:rPr>
        <w:t xml:space="preserve">). </w:t>
      </w:r>
    </w:p>
    <w:p w14:paraId="47811A0F" w14:textId="684BD1AD" w:rsidR="00904083" w:rsidRPr="00EA0D69" w:rsidRDefault="00904083" w:rsidP="00EA0D69">
      <w:pPr>
        <w:pStyle w:val="BodyText"/>
        <w:spacing w:after="240"/>
        <w:ind w:left="360"/>
        <w:jc w:val="both"/>
        <w:rPr>
          <w:rFonts w:cs="Times New Roman"/>
          <w:color w:val="2E74B5" w:themeColor="accent5" w:themeShade="BF"/>
        </w:rPr>
      </w:pPr>
      <w:r w:rsidRPr="009954DA">
        <w:t xml:space="preserve">Based on the financial and managerial review of the application and the recommendation of </w:t>
      </w:r>
      <w:r w:rsidR="00F06301" w:rsidRPr="009954DA">
        <w:rPr>
          <w:rStyle w:val="Strong"/>
          <w:rFonts w:eastAsiaTheme="majorEastAsia" w:cs="Times New Roman"/>
          <w:b w:val="0"/>
          <w:bCs w:val="0"/>
        </w:rPr>
        <w:t>Fred Bednarski, III</w:t>
      </w:r>
      <w:r w:rsidRPr="009954DA">
        <w:t xml:space="preserve">, </w:t>
      </w:r>
      <w:r w:rsidR="00F06301" w:rsidRPr="009954DA">
        <w:t>Undine</w:t>
      </w:r>
      <w:r w:rsidRPr="009954DA">
        <w:rPr>
          <w:rFonts w:cs="Times New Roman"/>
        </w:rPr>
        <w:t xml:space="preserve"> meet</w:t>
      </w:r>
      <w:r w:rsidR="00F06301" w:rsidRPr="009954DA">
        <w:rPr>
          <w:rFonts w:cs="Times New Roman"/>
        </w:rPr>
        <w:t>s</w:t>
      </w:r>
      <w:r w:rsidRPr="009954DA">
        <w:rPr>
          <w:rFonts w:cs="Times New Roman"/>
        </w:rPr>
        <w:t xml:space="preserve"> the financial tests.</w:t>
      </w:r>
      <w:r w:rsidR="00542A42" w:rsidRPr="009954DA">
        <w:t xml:space="preserve"> </w:t>
      </w:r>
      <w:r w:rsidR="007A4A64">
        <w:t xml:space="preserve"> </w:t>
      </w:r>
      <w:r w:rsidR="00542A42" w:rsidRPr="009954DA">
        <w:rPr>
          <w:rFonts w:cs="Times New Roman"/>
        </w:rPr>
        <w:t>Therefore, no additional financial assurance is needed.</w:t>
      </w:r>
      <w:r w:rsidRPr="009954DA">
        <w:rPr>
          <w:rFonts w:cs="Times New Roman"/>
        </w:rPr>
        <w:t xml:space="preserve">  </w:t>
      </w:r>
    </w:p>
    <w:p w14:paraId="3803337C" w14:textId="77777777" w:rsidR="00C90F1A" w:rsidRPr="009954DA" w:rsidRDefault="00D24180" w:rsidP="00EA0D69">
      <w:pPr>
        <w:pStyle w:val="ListParagraph"/>
        <w:spacing w:after="240"/>
        <w:ind w:left="900" w:hanging="540"/>
        <w:contextualSpacing w:val="0"/>
        <w:jc w:val="both"/>
        <w:rPr>
          <w:rFonts w:cs="Times New Roman"/>
        </w:rPr>
      </w:pPr>
      <w:r w:rsidRPr="009954DA">
        <w:rPr>
          <w:rFonts w:cs="Times New Roman"/>
          <w:bCs/>
          <w:iCs/>
        </w:rPr>
        <w:t>3.9.</w:t>
      </w:r>
      <w:r w:rsidRPr="009954DA">
        <w:rPr>
          <w:rFonts w:cs="Times New Roman"/>
          <w:bCs/>
          <w:iCs/>
        </w:rPr>
        <w:tab/>
      </w:r>
      <w:r w:rsidR="00CC744D" w:rsidRPr="009954DA">
        <w:rPr>
          <w:rFonts w:cs="Times New Roman"/>
          <w:b/>
          <w:i/>
        </w:rPr>
        <w:t>Consideration of the e</w:t>
      </w:r>
      <w:r w:rsidRPr="009954DA">
        <w:rPr>
          <w:rFonts w:cs="Times New Roman"/>
          <w:b/>
          <w:i/>
        </w:rPr>
        <w:t xml:space="preserve">nvironmental integrity and the effect on the land to be included in the certificated area </w:t>
      </w:r>
      <w:r w:rsidR="0052550E" w:rsidRPr="009954DA">
        <w:rPr>
          <w:rFonts w:cs="Times New Roman"/>
          <w:b/>
          <w:i/>
        </w:rPr>
        <w:t>(</w:t>
      </w:r>
      <w:r w:rsidRPr="009954DA">
        <w:rPr>
          <w:rFonts w:cs="Times New Roman"/>
          <w:b/>
          <w:i/>
        </w:rPr>
        <w:t>TWC § 13.246(c)(7)</w:t>
      </w:r>
      <w:r w:rsidR="001A56DF" w:rsidRPr="009954DA">
        <w:rPr>
          <w:rFonts w:cs="Times New Roman"/>
          <w:b/>
          <w:i/>
        </w:rPr>
        <w:t>,</w:t>
      </w:r>
      <w:r w:rsidRPr="009954DA">
        <w:rPr>
          <w:rFonts w:cs="Times New Roman"/>
          <w:b/>
          <w:i/>
        </w:rPr>
        <w:t xml:space="preserve"> (9)</w:t>
      </w:r>
      <w:r w:rsidR="00800B84" w:rsidRPr="009954DA">
        <w:rPr>
          <w:rFonts w:cs="Times New Roman"/>
          <w:b/>
          <w:i/>
        </w:rPr>
        <w:t>;</w:t>
      </w:r>
      <w:r w:rsidRPr="009954DA">
        <w:rPr>
          <w:rFonts w:cs="Times New Roman"/>
          <w:b/>
          <w:i/>
        </w:rPr>
        <w:t xml:space="preserve"> and 16 TAC </w:t>
      </w:r>
      <w:r w:rsidR="00800B84" w:rsidRPr="009954DA">
        <w:rPr>
          <w:rFonts w:cs="Times New Roman"/>
          <w:b/>
          <w:i/>
        </w:rPr>
        <w:t xml:space="preserve">                      </w:t>
      </w:r>
      <w:r w:rsidRPr="009954DA">
        <w:rPr>
          <w:rFonts w:cs="Times New Roman"/>
          <w:b/>
          <w:i/>
        </w:rPr>
        <w:t>§</w:t>
      </w:r>
      <w:r w:rsidR="00800B84" w:rsidRPr="009954DA">
        <w:rPr>
          <w:rFonts w:cs="Times New Roman"/>
          <w:b/>
          <w:i/>
        </w:rPr>
        <w:t>§</w:t>
      </w:r>
      <w:r w:rsidRPr="009954DA">
        <w:rPr>
          <w:rFonts w:cs="Times New Roman"/>
          <w:b/>
          <w:i/>
        </w:rPr>
        <w:t xml:space="preserve"> 24.227(e)(7) and (9)</w:t>
      </w:r>
      <w:r w:rsidR="00800B84" w:rsidRPr="009954DA">
        <w:rPr>
          <w:rFonts w:cs="Times New Roman"/>
          <w:b/>
          <w:i/>
        </w:rPr>
        <w:t>, 24.239(h)(5)(G)</w:t>
      </w:r>
      <w:r w:rsidRPr="009954DA">
        <w:rPr>
          <w:rFonts w:cs="Times New Roman"/>
          <w:b/>
          <w:i/>
        </w:rPr>
        <w:t xml:space="preserve">). </w:t>
      </w:r>
      <w:r w:rsidR="00C90F1A" w:rsidRPr="009954DA">
        <w:rPr>
          <w:rFonts w:cs="Times New Roman"/>
        </w:rPr>
        <w:t xml:space="preserve">  </w:t>
      </w:r>
    </w:p>
    <w:p w14:paraId="036E3EC5" w14:textId="214828A4" w:rsidR="00C90F1A" w:rsidRPr="00EA0D69" w:rsidRDefault="00C90F1A" w:rsidP="00EA0D69">
      <w:pPr>
        <w:pStyle w:val="ListParagraph"/>
        <w:spacing w:after="240"/>
        <w:ind w:left="360" w:firstLine="0"/>
        <w:contextualSpacing w:val="0"/>
        <w:jc w:val="both"/>
        <w:rPr>
          <w:rFonts w:cs="Times New Roman"/>
          <w:color w:val="000000" w:themeColor="text1"/>
        </w:rPr>
      </w:pPr>
      <w:r w:rsidRPr="009954DA">
        <w:rPr>
          <w:rFonts w:cs="Times New Roman"/>
        </w:rPr>
        <w:t>The environmental integrity of the land will not be affected as no additional construction is needed to provide service to the requested area</w:t>
      </w:r>
      <w:r w:rsidRPr="009954DA">
        <w:rPr>
          <w:rFonts w:cs="Times New Roman"/>
          <w:color w:val="000000" w:themeColor="text1"/>
        </w:rPr>
        <w:t>.</w:t>
      </w:r>
    </w:p>
    <w:p w14:paraId="376ACBA2" w14:textId="77777777" w:rsidR="00D24180" w:rsidRPr="009954DA" w:rsidRDefault="00D24180" w:rsidP="00EA0D69">
      <w:pPr>
        <w:pStyle w:val="NoSpacing"/>
        <w:spacing w:after="240"/>
        <w:ind w:left="900" w:hanging="540"/>
        <w:jc w:val="both"/>
        <w:rPr>
          <w:rFonts w:cs="Times New Roman"/>
          <w:b/>
          <w:i/>
        </w:rPr>
      </w:pPr>
      <w:r w:rsidRPr="009954DA">
        <w:rPr>
          <w:bCs/>
          <w:iCs/>
        </w:rPr>
        <w:t>3.10.</w:t>
      </w:r>
      <w:r w:rsidRPr="009954DA">
        <w:rPr>
          <w:bCs/>
          <w:iCs/>
        </w:rPr>
        <w:tab/>
      </w:r>
      <w:r w:rsidR="00CC744D" w:rsidRPr="009954DA">
        <w:rPr>
          <w:rFonts w:cs="Times New Roman"/>
          <w:b/>
          <w:i/>
        </w:rPr>
        <w:t xml:space="preserve">Consideration of the </w:t>
      </w:r>
      <w:r w:rsidR="00CC744D" w:rsidRPr="009954DA">
        <w:rPr>
          <w:b/>
          <w:i/>
        </w:rPr>
        <w:t>p</w:t>
      </w:r>
      <w:r w:rsidRPr="009954DA">
        <w:rPr>
          <w:b/>
          <w:i/>
        </w:rPr>
        <w:t xml:space="preserve">robable </w:t>
      </w:r>
      <w:r w:rsidR="0001100F" w:rsidRPr="009954DA">
        <w:rPr>
          <w:b/>
          <w:i/>
        </w:rPr>
        <w:t>i</w:t>
      </w:r>
      <w:r w:rsidRPr="009954DA">
        <w:rPr>
          <w:b/>
          <w:i/>
        </w:rPr>
        <w:t>mprovement in service or lowering of cost to consumers (TWC</w:t>
      </w:r>
      <w:r w:rsidR="00800B84" w:rsidRPr="009954DA">
        <w:rPr>
          <w:b/>
          <w:i/>
        </w:rPr>
        <w:t xml:space="preserve"> </w:t>
      </w:r>
      <w:r w:rsidRPr="009954DA">
        <w:rPr>
          <w:b/>
          <w:i/>
        </w:rPr>
        <w:t>§ 13.246(c)(8)</w:t>
      </w:r>
      <w:r w:rsidR="00800B84" w:rsidRPr="009954DA">
        <w:rPr>
          <w:b/>
          <w:i/>
        </w:rPr>
        <w:t>;</w:t>
      </w:r>
      <w:r w:rsidRPr="009954DA">
        <w:rPr>
          <w:b/>
          <w:i/>
        </w:rPr>
        <w:t xml:space="preserve"> 16 TAC §</w:t>
      </w:r>
      <w:r w:rsidR="00800B84" w:rsidRPr="009954DA">
        <w:rPr>
          <w:b/>
          <w:i/>
        </w:rPr>
        <w:t>§</w:t>
      </w:r>
      <w:r w:rsidRPr="009954DA">
        <w:rPr>
          <w:b/>
          <w:i/>
        </w:rPr>
        <w:t xml:space="preserve"> 24.227(e)(8)</w:t>
      </w:r>
      <w:r w:rsidR="00800B84" w:rsidRPr="009954DA">
        <w:rPr>
          <w:b/>
          <w:i/>
        </w:rPr>
        <w:t>, 24.239(h)(5)(H)</w:t>
      </w:r>
      <w:r w:rsidRPr="009954DA">
        <w:rPr>
          <w:b/>
          <w:i/>
        </w:rPr>
        <w:t>).</w:t>
      </w:r>
      <w:r w:rsidRPr="009954DA">
        <w:rPr>
          <w:rFonts w:cs="Times New Roman"/>
          <w:b/>
          <w:i/>
        </w:rPr>
        <w:t xml:space="preserve"> </w:t>
      </w:r>
    </w:p>
    <w:p w14:paraId="461A2924" w14:textId="471812B1" w:rsidR="00C90F1A" w:rsidRPr="00EA0D69" w:rsidRDefault="007F14E4" w:rsidP="00EA0D69">
      <w:pPr>
        <w:pStyle w:val="NoSpacing"/>
        <w:spacing w:after="240"/>
        <w:ind w:left="360"/>
        <w:jc w:val="both"/>
        <w:rPr>
          <w:rFonts w:cs="Times New Roman"/>
        </w:rPr>
      </w:pPr>
      <w:r w:rsidRPr="009954DA">
        <w:t>Undine</w:t>
      </w:r>
      <w:r w:rsidR="0064757D" w:rsidRPr="009954DA">
        <w:t xml:space="preserve"> </w:t>
      </w:r>
      <w:r w:rsidR="00C90F1A" w:rsidRPr="009954DA">
        <w:rPr>
          <w:rFonts w:cs="Times New Roman"/>
        </w:rPr>
        <w:t xml:space="preserve">will continue to provide </w:t>
      </w:r>
      <w:r w:rsidR="009954DA" w:rsidRPr="009954DA">
        <w:rPr>
          <w:rFonts w:cs="Times New Roman"/>
        </w:rPr>
        <w:t xml:space="preserve">water </w:t>
      </w:r>
      <w:r w:rsidR="00C90F1A" w:rsidRPr="009954DA">
        <w:rPr>
          <w:rFonts w:cs="Times New Roman"/>
        </w:rPr>
        <w:t xml:space="preserve">service to the existing customers in the area. </w:t>
      </w:r>
      <w:r w:rsidR="007A4A64">
        <w:rPr>
          <w:rFonts w:cs="Times New Roman"/>
        </w:rPr>
        <w:t xml:space="preserve"> </w:t>
      </w:r>
      <w:r w:rsidR="00AE4B86" w:rsidRPr="009954DA">
        <w:rPr>
          <w:rFonts w:cs="Times New Roman"/>
        </w:rPr>
        <w:t xml:space="preserve">There will be no change in the quality or cost of service to customers. </w:t>
      </w:r>
      <w:r w:rsidR="00C90F1A" w:rsidRPr="009954DA">
        <w:rPr>
          <w:rFonts w:cs="Times New Roman"/>
        </w:rPr>
        <w:t xml:space="preserve"> </w:t>
      </w:r>
    </w:p>
    <w:p w14:paraId="74A930E0" w14:textId="3FECB1A3" w:rsidR="00C90F1A" w:rsidRPr="003E7464" w:rsidRDefault="00D24180" w:rsidP="00C90F1A">
      <w:pPr>
        <w:pStyle w:val="NoSpacing"/>
        <w:tabs>
          <w:tab w:val="left" w:pos="720"/>
        </w:tabs>
        <w:autoSpaceDE w:val="0"/>
        <w:autoSpaceDN w:val="0"/>
        <w:adjustRightInd w:val="0"/>
        <w:jc w:val="both"/>
        <w:rPr>
          <w:rFonts w:cs="Times New Roman"/>
        </w:rPr>
      </w:pPr>
      <w:bookmarkStart w:id="6" w:name="_Hlk53566076"/>
      <w:r w:rsidRPr="003E7464">
        <w:t xml:space="preserve">The Applicants </w:t>
      </w:r>
      <w:bookmarkEnd w:id="6"/>
      <w:r w:rsidR="00C90F1A" w:rsidRPr="003E7464">
        <w:rPr>
          <w:rFonts w:cs="Times New Roman"/>
        </w:rPr>
        <w:t xml:space="preserve">meet </w:t>
      </w:r>
      <w:proofErr w:type="gramStart"/>
      <w:r w:rsidR="00C90F1A" w:rsidRPr="003E7464">
        <w:rPr>
          <w:rFonts w:cs="Times New Roman"/>
        </w:rPr>
        <w:t>all of</w:t>
      </w:r>
      <w:proofErr w:type="gramEnd"/>
      <w:r w:rsidR="00C90F1A" w:rsidRPr="003E7464">
        <w:rPr>
          <w:rFonts w:cs="Times New Roman"/>
        </w:rPr>
        <w:t xml:space="preserve"> the statutory requirements of TWC Chapter 13 and the Commission's Chapter 24 rules and regulations. Approving this application to transfer </w:t>
      </w:r>
      <w:proofErr w:type="spellStart"/>
      <w:r w:rsidR="00994753" w:rsidRPr="003E7464">
        <w:rPr>
          <w:rFonts w:cs="Times New Roman"/>
        </w:rPr>
        <w:t>Nerro’s</w:t>
      </w:r>
      <w:proofErr w:type="spellEnd"/>
      <w:r w:rsidR="00994753" w:rsidRPr="003E7464">
        <w:rPr>
          <w:rFonts w:cs="Times New Roman"/>
        </w:rPr>
        <w:t xml:space="preserve"> </w:t>
      </w:r>
      <w:r w:rsidR="009954DA" w:rsidRPr="003E7464">
        <w:rPr>
          <w:rFonts w:cs="Times New Roman"/>
        </w:rPr>
        <w:t>water</w:t>
      </w:r>
      <w:r w:rsidR="00C90F1A" w:rsidRPr="003E7464">
        <w:rPr>
          <w:rFonts w:cs="Times New Roman"/>
        </w:rPr>
        <w:t xml:space="preserve"> </w:t>
      </w:r>
      <w:r w:rsidR="00C90F1A" w:rsidRPr="003E7464">
        <w:rPr>
          <w:rFonts w:cs="Times New Roman"/>
          <w:bCs/>
        </w:rPr>
        <w:t xml:space="preserve">facilities and the </w:t>
      </w:r>
      <w:r w:rsidR="009954DA" w:rsidRPr="003E7464">
        <w:rPr>
          <w:rFonts w:cs="Times New Roman"/>
          <w:bCs/>
        </w:rPr>
        <w:t>water</w:t>
      </w:r>
      <w:r w:rsidR="00C90F1A" w:rsidRPr="003E7464">
        <w:rPr>
          <w:rFonts w:cs="Times New Roman"/>
          <w:bCs/>
        </w:rPr>
        <w:t xml:space="preserve"> service area</w:t>
      </w:r>
      <w:r w:rsidR="00C90F1A" w:rsidRPr="003E7464">
        <w:rPr>
          <w:rFonts w:cs="Times New Roman"/>
        </w:rPr>
        <w:t xml:space="preserve"> of CCN No. </w:t>
      </w:r>
      <w:bookmarkStart w:id="7" w:name="_Hlk51224752"/>
      <w:r w:rsidR="009954DA" w:rsidRPr="003E7464">
        <w:rPr>
          <w:rFonts w:cs="Times New Roman"/>
        </w:rPr>
        <w:t>12252</w:t>
      </w:r>
      <w:r w:rsidR="00C90F1A" w:rsidRPr="003E7464">
        <w:rPr>
          <w:rFonts w:cs="Times New Roman"/>
        </w:rPr>
        <w:t xml:space="preserve"> </w:t>
      </w:r>
      <w:bookmarkEnd w:id="7"/>
      <w:r w:rsidR="00C90F1A" w:rsidRPr="003E7464">
        <w:rPr>
          <w:rFonts w:cs="Times New Roman"/>
        </w:rPr>
        <w:t xml:space="preserve">to </w:t>
      </w:r>
      <w:r w:rsidR="007F14E4" w:rsidRPr="003E7464">
        <w:t>Undine</w:t>
      </w:r>
      <w:r w:rsidR="00994753" w:rsidRPr="003E7464">
        <w:t>,</w:t>
      </w:r>
      <w:r w:rsidR="0064757D" w:rsidRPr="003E7464">
        <w:t xml:space="preserve"> </w:t>
      </w:r>
      <w:r w:rsidR="00C90F1A" w:rsidRPr="003E7464">
        <w:rPr>
          <w:rFonts w:cs="Times New Roman"/>
        </w:rPr>
        <w:t xml:space="preserve">amending </w:t>
      </w:r>
      <w:r w:rsidR="00994753" w:rsidRPr="003E7464">
        <w:rPr>
          <w:rFonts w:cs="Times New Roman"/>
        </w:rPr>
        <w:t xml:space="preserve">Undine’s </w:t>
      </w:r>
      <w:r w:rsidR="009954DA" w:rsidRPr="003E7464">
        <w:rPr>
          <w:rFonts w:cs="Times New Roman"/>
        </w:rPr>
        <w:t>water</w:t>
      </w:r>
      <w:r w:rsidR="00C90F1A" w:rsidRPr="003E7464">
        <w:rPr>
          <w:rFonts w:cs="Times New Roman"/>
        </w:rPr>
        <w:t xml:space="preserve"> CCN No. </w:t>
      </w:r>
      <w:r w:rsidR="009954DA" w:rsidRPr="003E7464">
        <w:rPr>
          <w:rFonts w:cs="Times New Roman"/>
        </w:rPr>
        <w:t>13260</w:t>
      </w:r>
      <w:r w:rsidR="00997620" w:rsidRPr="003E7464">
        <w:rPr>
          <w:rFonts w:cs="Times New Roman"/>
        </w:rPr>
        <w:t xml:space="preserve"> to add the service area transferred from </w:t>
      </w:r>
      <w:proofErr w:type="spellStart"/>
      <w:r w:rsidR="00997620" w:rsidRPr="003E7464">
        <w:rPr>
          <w:rFonts w:cs="Times New Roman"/>
        </w:rPr>
        <w:t>Nerro’s</w:t>
      </w:r>
      <w:proofErr w:type="spellEnd"/>
      <w:r w:rsidR="00997620" w:rsidRPr="003E7464">
        <w:rPr>
          <w:rFonts w:cs="Times New Roman"/>
        </w:rPr>
        <w:t xml:space="preserve"> </w:t>
      </w:r>
      <w:r w:rsidR="009954DA" w:rsidRPr="003E7464">
        <w:rPr>
          <w:rFonts w:cs="Times New Roman"/>
        </w:rPr>
        <w:t>water</w:t>
      </w:r>
      <w:r w:rsidR="00997620" w:rsidRPr="003E7464">
        <w:rPr>
          <w:rFonts w:cs="Times New Roman"/>
        </w:rPr>
        <w:t xml:space="preserve"> service area</w:t>
      </w:r>
      <w:r w:rsidR="007A4A64">
        <w:rPr>
          <w:rFonts w:cs="Times New Roman"/>
        </w:rPr>
        <w:t xml:space="preserve"> and</w:t>
      </w:r>
      <w:r w:rsidR="0048272D" w:rsidRPr="003E7464">
        <w:rPr>
          <w:rFonts w:cs="Times New Roman"/>
        </w:rPr>
        <w:t xml:space="preserve"> </w:t>
      </w:r>
      <w:r w:rsidR="009954DA" w:rsidRPr="003E7464">
        <w:rPr>
          <w:rFonts w:cs="Times New Roman"/>
        </w:rPr>
        <w:t>amending</w:t>
      </w:r>
      <w:r w:rsidR="0048272D" w:rsidRPr="003E7464">
        <w:rPr>
          <w:rFonts w:cs="Times New Roman"/>
        </w:rPr>
        <w:t xml:space="preserve"> </w:t>
      </w:r>
      <w:proofErr w:type="spellStart"/>
      <w:r w:rsidR="0048272D" w:rsidRPr="003E7464">
        <w:rPr>
          <w:rFonts w:cs="Times New Roman"/>
        </w:rPr>
        <w:t>Nerro’s</w:t>
      </w:r>
      <w:proofErr w:type="spellEnd"/>
      <w:r w:rsidR="0048272D" w:rsidRPr="003E7464">
        <w:rPr>
          <w:rFonts w:cs="Times New Roman"/>
        </w:rPr>
        <w:t xml:space="preserve"> </w:t>
      </w:r>
      <w:r w:rsidR="009954DA" w:rsidRPr="003E7464">
        <w:rPr>
          <w:rFonts w:cs="Times New Roman"/>
        </w:rPr>
        <w:t>water</w:t>
      </w:r>
      <w:r w:rsidR="0048272D" w:rsidRPr="003E7464">
        <w:rPr>
          <w:rFonts w:cs="Times New Roman"/>
        </w:rPr>
        <w:t xml:space="preserve"> CCN No. </w:t>
      </w:r>
      <w:r w:rsidR="009954DA" w:rsidRPr="003E7464">
        <w:rPr>
          <w:rFonts w:cs="Times New Roman"/>
        </w:rPr>
        <w:t>12252</w:t>
      </w:r>
      <w:r w:rsidR="007A4A64">
        <w:rPr>
          <w:rFonts w:cs="Times New Roman"/>
        </w:rPr>
        <w:t xml:space="preserve"> </w:t>
      </w:r>
      <w:r w:rsidR="00C90F1A" w:rsidRPr="003E7464">
        <w:rPr>
          <w:rFonts w:cs="Times New Roman"/>
        </w:rPr>
        <w:t xml:space="preserve">is necessary for the service, accommodation, </w:t>
      </w:r>
      <w:proofErr w:type="gramStart"/>
      <w:r w:rsidR="00C90F1A" w:rsidRPr="003E7464">
        <w:rPr>
          <w:rFonts w:cs="Times New Roman"/>
        </w:rPr>
        <w:t>convenience</w:t>
      </w:r>
      <w:proofErr w:type="gramEnd"/>
      <w:r w:rsidR="00C90F1A" w:rsidRPr="003E7464">
        <w:rPr>
          <w:rFonts w:cs="Times New Roman"/>
        </w:rPr>
        <w:t xml:space="preserve"> and safety of the public.</w:t>
      </w:r>
    </w:p>
    <w:p w14:paraId="19C509AC" w14:textId="77777777" w:rsidR="00C90F1A" w:rsidRPr="001737FC" w:rsidRDefault="00C90F1A" w:rsidP="00C90F1A">
      <w:pPr>
        <w:pStyle w:val="NoSpacing"/>
        <w:tabs>
          <w:tab w:val="left" w:pos="720"/>
        </w:tabs>
        <w:autoSpaceDE w:val="0"/>
        <w:autoSpaceDN w:val="0"/>
        <w:adjustRightInd w:val="0"/>
        <w:jc w:val="both"/>
        <w:rPr>
          <w:rFonts w:cs="Times New Roman"/>
          <w:highlight w:val="yellow"/>
        </w:rPr>
      </w:pPr>
    </w:p>
    <w:p w14:paraId="3710CE8C" w14:textId="77777777" w:rsidR="00C90F1A" w:rsidRPr="003E7464" w:rsidRDefault="00C366FF" w:rsidP="006D2DD9">
      <w:pPr>
        <w:pStyle w:val="BodyText"/>
        <w:spacing w:after="240"/>
        <w:ind w:left="360" w:hanging="360"/>
        <w:jc w:val="both"/>
        <w:rPr>
          <w:rFonts w:eastAsia="Times New Roman" w:cs="Times New Roman"/>
          <w:b/>
          <w:u w:val="single"/>
        </w:rPr>
      </w:pPr>
      <w:r w:rsidRPr="003E7464">
        <w:rPr>
          <w:rFonts w:eastAsia="Times New Roman" w:cs="Times New Roman"/>
          <w:b/>
        </w:rPr>
        <w:t xml:space="preserve">4. </w:t>
      </w:r>
      <w:r w:rsidRPr="003E7464">
        <w:rPr>
          <w:rFonts w:eastAsia="Times New Roman" w:cs="Times New Roman"/>
          <w:b/>
        </w:rPr>
        <w:tab/>
      </w:r>
      <w:r w:rsidR="00C90F1A" w:rsidRPr="003E7464">
        <w:rPr>
          <w:rFonts w:eastAsia="Times New Roman" w:cs="Times New Roman"/>
          <w:b/>
          <w:u w:val="single"/>
        </w:rPr>
        <w:t>Recommendation</w:t>
      </w:r>
    </w:p>
    <w:p w14:paraId="4ECBAC0A" w14:textId="4BFFF96F" w:rsidR="007F14E4" w:rsidRDefault="0064757D" w:rsidP="009327AF">
      <w:bookmarkStart w:id="8" w:name="_Hlk53566061"/>
      <w:r w:rsidRPr="003E7464">
        <w:rPr>
          <w:rFonts w:eastAsia="Calibri"/>
        </w:rPr>
        <w:t>Based on the above information, I</w:t>
      </w:r>
      <w:r w:rsidR="00C90F1A" w:rsidRPr="003E7464">
        <w:t xml:space="preserve"> </w:t>
      </w:r>
      <w:bookmarkEnd w:id="8"/>
      <w:r w:rsidR="00C90F1A" w:rsidRPr="003E7464">
        <w:t xml:space="preserve">recommend that the Commission find that the transaction will serve the public interest and </w:t>
      </w:r>
      <w:r w:rsidR="00CC744D" w:rsidRPr="003E7464">
        <w:t xml:space="preserve">that </w:t>
      </w:r>
      <w:r w:rsidR="00C366FF" w:rsidRPr="003E7464">
        <w:t>the Applicants</w:t>
      </w:r>
      <w:r w:rsidR="00CC744D" w:rsidRPr="003E7464">
        <w:t xml:space="preserve"> be allowed</w:t>
      </w:r>
      <w:r w:rsidR="00C366FF" w:rsidRPr="003E7464">
        <w:t xml:space="preserve"> </w:t>
      </w:r>
      <w:r w:rsidR="00C90F1A" w:rsidRPr="003E7464">
        <w:t>to proceed with the proposed transaction.</w:t>
      </w:r>
      <w:r w:rsidR="007A4A64">
        <w:t xml:space="preserve"> </w:t>
      </w:r>
      <w:r w:rsidR="00C90F1A" w:rsidRPr="003E7464">
        <w:t xml:space="preserve"> </w:t>
      </w:r>
      <w:r w:rsidR="001A56DF" w:rsidRPr="003E7464">
        <w:t xml:space="preserve">There are </w:t>
      </w:r>
      <w:r w:rsidR="00C90F1A" w:rsidRPr="003E7464">
        <w:t xml:space="preserve">deposits held by </w:t>
      </w:r>
      <w:proofErr w:type="spellStart"/>
      <w:r w:rsidR="0048272D" w:rsidRPr="003E7464">
        <w:t>Nerro</w:t>
      </w:r>
      <w:proofErr w:type="spellEnd"/>
      <w:r w:rsidR="003E0B1C" w:rsidRPr="003E7464">
        <w:t xml:space="preserve"> </w:t>
      </w:r>
      <w:r w:rsidR="00C90F1A" w:rsidRPr="003E7464">
        <w:t>for</w:t>
      </w:r>
      <w:r w:rsidR="003E7464" w:rsidRPr="003E7464">
        <w:t xml:space="preserve"> some of</w:t>
      </w:r>
      <w:r w:rsidR="00C90F1A" w:rsidRPr="003E7464">
        <w:t xml:space="preserve"> the customers being served by </w:t>
      </w:r>
      <w:r w:rsidR="003E7464" w:rsidRPr="003E7464">
        <w:t>Riverwood Estates and Woodland Acres Subdivision</w:t>
      </w:r>
      <w:r w:rsidR="00C90F1A" w:rsidRPr="003E7464">
        <w:t xml:space="preserve">. </w:t>
      </w:r>
      <w:r w:rsidR="007A4A64">
        <w:t xml:space="preserve"> </w:t>
      </w:r>
      <w:r w:rsidRPr="003E7464">
        <w:t xml:space="preserve">I </w:t>
      </w:r>
      <w:r w:rsidR="00C90F1A" w:rsidRPr="003E7464">
        <w:t>further recommend that a public hearing is not necessary.</w:t>
      </w:r>
      <w:r w:rsidR="00C90F1A" w:rsidRPr="0048272D">
        <w:t xml:space="preserve"> </w:t>
      </w:r>
    </w:p>
    <w:p w14:paraId="21CD24FC" w14:textId="77777777" w:rsidR="007F14E4" w:rsidRDefault="007F14E4" w:rsidP="009327AF"/>
    <w:sectPr w:rsidR="007F14E4"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42F58" w14:textId="77777777" w:rsidR="001414BE" w:rsidRDefault="001414BE">
      <w:r>
        <w:separator/>
      </w:r>
    </w:p>
  </w:endnote>
  <w:endnote w:type="continuationSeparator" w:id="0">
    <w:p w14:paraId="69DF9A51" w14:textId="77777777" w:rsidR="001414BE" w:rsidRDefault="0014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709E2" w14:textId="77777777" w:rsidR="001414BE" w:rsidRDefault="001414BE">
      <w:r>
        <w:separator/>
      </w:r>
    </w:p>
  </w:footnote>
  <w:footnote w:type="continuationSeparator" w:id="0">
    <w:p w14:paraId="4E8A1169" w14:textId="77777777" w:rsidR="001414BE" w:rsidRDefault="00141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254565" w14:textId="77777777" w:rsidR="00DA36E8" w:rsidRDefault="00DA36E8">
    <w:pPr>
      <w:pStyle w:val="Header"/>
      <w:jc w:val="center"/>
      <w:rPr>
        <w:b/>
        <w:i/>
        <w:sz w:val="38"/>
      </w:rPr>
    </w:pPr>
    <w:r>
      <w:rPr>
        <w:b/>
        <w:i/>
        <w:sz w:val="38"/>
      </w:rPr>
      <w:t>Public Utility Commission of Texas</w:t>
    </w:r>
  </w:p>
  <w:p w14:paraId="58E412B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0AE432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D5D40"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4BE"/>
    <w:rsid w:val="0001100F"/>
    <w:rsid w:val="0006776E"/>
    <w:rsid w:val="00093968"/>
    <w:rsid w:val="000A7C25"/>
    <w:rsid w:val="000E31F1"/>
    <w:rsid w:val="000F4358"/>
    <w:rsid w:val="00116570"/>
    <w:rsid w:val="0014070F"/>
    <w:rsid w:val="001414BE"/>
    <w:rsid w:val="00142413"/>
    <w:rsid w:val="00172779"/>
    <w:rsid w:val="001737FC"/>
    <w:rsid w:val="001A0D5A"/>
    <w:rsid w:val="001A56DF"/>
    <w:rsid w:val="0022405E"/>
    <w:rsid w:val="0028111B"/>
    <w:rsid w:val="002D10BB"/>
    <w:rsid w:val="00315848"/>
    <w:rsid w:val="00315882"/>
    <w:rsid w:val="00335CCD"/>
    <w:rsid w:val="00393FA1"/>
    <w:rsid w:val="00395946"/>
    <w:rsid w:val="003B0935"/>
    <w:rsid w:val="003E0B1C"/>
    <w:rsid w:val="003E7464"/>
    <w:rsid w:val="004249AC"/>
    <w:rsid w:val="00434A89"/>
    <w:rsid w:val="0048272D"/>
    <w:rsid w:val="004873E5"/>
    <w:rsid w:val="004A30C9"/>
    <w:rsid w:val="004B607C"/>
    <w:rsid w:val="004D1DB9"/>
    <w:rsid w:val="004E21C0"/>
    <w:rsid w:val="0052550E"/>
    <w:rsid w:val="00532F32"/>
    <w:rsid w:val="00542A42"/>
    <w:rsid w:val="0055636B"/>
    <w:rsid w:val="005B0787"/>
    <w:rsid w:val="005D4305"/>
    <w:rsid w:val="00634906"/>
    <w:rsid w:val="0064757D"/>
    <w:rsid w:val="0069699A"/>
    <w:rsid w:val="006D2DD9"/>
    <w:rsid w:val="007049F3"/>
    <w:rsid w:val="0076456D"/>
    <w:rsid w:val="007A17DC"/>
    <w:rsid w:val="007A4A64"/>
    <w:rsid w:val="007D4F2D"/>
    <w:rsid w:val="007E4EE0"/>
    <w:rsid w:val="007F14E4"/>
    <w:rsid w:val="00800B84"/>
    <w:rsid w:val="008262FF"/>
    <w:rsid w:val="00866FC7"/>
    <w:rsid w:val="008C469B"/>
    <w:rsid w:val="00904083"/>
    <w:rsid w:val="0091083F"/>
    <w:rsid w:val="009327AF"/>
    <w:rsid w:val="009465D9"/>
    <w:rsid w:val="00985606"/>
    <w:rsid w:val="00994753"/>
    <w:rsid w:val="009954DA"/>
    <w:rsid w:val="00997620"/>
    <w:rsid w:val="00A17355"/>
    <w:rsid w:val="00A2062C"/>
    <w:rsid w:val="00A7691E"/>
    <w:rsid w:val="00AD09CD"/>
    <w:rsid w:val="00AD1A25"/>
    <w:rsid w:val="00AE4B86"/>
    <w:rsid w:val="00B24BC1"/>
    <w:rsid w:val="00B56DD2"/>
    <w:rsid w:val="00B85419"/>
    <w:rsid w:val="00BB4AE4"/>
    <w:rsid w:val="00BC78A2"/>
    <w:rsid w:val="00BF0310"/>
    <w:rsid w:val="00C06E5C"/>
    <w:rsid w:val="00C366FF"/>
    <w:rsid w:val="00C5446C"/>
    <w:rsid w:val="00C90741"/>
    <w:rsid w:val="00C90F1A"/>
    <w:rsid w:val="00CC744D"/>
    <w:rsid w:val="00CF3FBB"/>
    <w:rsid w:val="00D21DFE"/>
    <w:rsid w:val="00D24180"/>
    <w:rsid w:val="00D36D57"/>
    <w:rsid w:val="00D474D7"/>
    <w:rsid w:val="00D711A7"/>
    <w:rsid w:val="00D82BF6"/>
    <w:rsid w:val="00DA36E8"/>
    <w:rsid w:val="00DB22EB"/>
    <w:rsid w:val="00DB3EAE"/>
    <w:rsid w:val="00DF2550"/>
    <w:rsid w:val="00E06950"/>
    <w:rsid w:val="00E65C2A"/>
    <w:rsid w:val="00EA0D69"/>
    <w:rsid w:val="00EA5690"/>
    <w:rsid w:val="00EC1B31"/>
    <w:rsid w:val="00EC2B13"/>
    <w:rsid w:val="00F06301"/>
    <w:rsid w:val="00F22E62"/>
    <w:rsid w:val="00FA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82D75"/>
  <w15:chartTrackingRefBased/>
  <w15:docId w15:val="{E47232B7-5693-4B54-AC2C-B60B110BB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paragraph" w:styleId="FootnoteText">
    <w:name w:val="footnote text"/>
    <w:basedOn w:val="Normal"/>
    <w:link w:val="FootnoteTextChar"/>
    <w:uiPriority w:val="99"/>
    <w:semiHidden/>
    <w:unhideWhenUsed/>
    <w:rsid w:val="000A7C25"/>
    <w:pPr>
      <w:jc w:val="left"/>
    </w:pPr>
    <w:rPr>
      <w:rFonts w:eastAsiaTheme="minorHAnsi" w:cstheme="minorBidi"/>
      <w:sz w:val="20"/>
    </w:rPr>
  </w:style>
  <w:style w:type="character" w:customStyle="1" w:styleId="FootnoteTextChar">
    <w:name w:val="Footnote Text Char"/>
    <w:basedOn w:val="DefaultParagraphFont"/>
    <w:link w:val="FootnoteText"/>
    <w:uiPriority w:val="99"/>
    <w:semiHidden/>
    <w:rsid w:val="000A7C25"/>
    <w:rPr>
      <w:rFonts w:eastAsiaTheme="minorHAnsi" w:cstheme="minorBidi"/>
    </w:rPr>
  </w:style>
  <w:style w:type="character" w:styleId="FootnoteReference">
    <w:name w:val="footnote reference"/>
    <w:basedOn w:val="DefaultParagraphFont"/>
    <w:semiHidden/>
    <w:unhideWhenUsed/>
    <w:rsid w:val="000A7C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arris\AppData\Local\Microsoft\Windows\INetCache\Content.Outlook\0NU8QG9C\STM%20Sale%20Approval%20Memo%20Draft%20-%20Infrastructure%20Division%20(updated%2012-11-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STM Sale Approval Memo Draft - Infrastructure Division (updated 12-11-2020)</Template>
  <TotalTime>2</TotalTime>
  <Pages>5</Pages>
  <Words>1589</Words>
  <Characters>8976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Kourtnee Jinks</cp:lastModifiedBy>
  <cp:revision>3</cp:revision>
  <cp:lastPrinted>2014-10-31T15:06:00Z</cp:lastPrinted>
  <dcterms:created xsi:type="dcterms:W3CDTF">2021-12-13T16:39:00Z</dcterms:created>
  <dcterms:modified xsi:type="dcterms:W3CDTF">2021-12-13T16:39:00Z</dcterms:modified>
</cp:coreProperties>
</file>